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EFAC2" w14:textId="77777777" w:rsidR="00EE066F" w:rsidRPr="00CF311E" w:rsidRDefault="00EE066F" w:rsidP="00EE066F">
      <w:pPr>
        <w:pStyle w:val="af0"/>
        <w:rPr>
          <w:rFonts w:ascii="Montserrat" w:hAnsi="Montserrat"/>
          <w:lang w:val="ru-RU"/>
        </w:rPr>
      </w:pPr>
    </w:p>
    <w:p w14:paraId="5067065E" w14:textId="77777777" w:rsidR="00EE066F" w:rsidRPr="0068559F" w:rsidRDefault="00EE066F" w:rsidP="00EE066F">
      <w:pPr>
        <w:pStyle w:val="af0"/>
        <w:rPr>
          <w:rFonts w:ascii="Montserrat" w:hAnsi="Montserrat"/>
        </w:rPr>
      </w:pPr>
    </w:p>
    <w:p w14:paraId="1E655D79" w14:textId="77777777" w:rsidR="00EE066F" w:rsidRPr="0068559F" w:rsidRDefault="00EE066F" w:rsidP="00EE066F">
      <w:pPr>
        <w:pStyle w:val="af0"/>
        <w:rPr>
          <w:rFonts w:ascii="Montserrat" w:hAnsi="Montserrat"/>
        </w:rPr>
      </w:pPr>
    </w:p>
    <w:p w14:paraId="1FA3B4B2" w14:textId="77777777" w:rsidR="00EE066F" w:rsidRPr="0068559F" w:rsidRDefault="00EE066F" w:rsidP="00EE066F">
      <w:pPr>
        <w:pStyle w:val="af0"/>
        <w:rPr>
          <w:rFonts w:ascii="Montserrat" w:hAnsi="Montserrat"/>
        </w:rPr>
      </w:pPr>
    </w:p>
    <w:p w14:paraId="5367E415" w14:textId="77777777" w:rsidR="00EE066F" w:rsidRPr="0068559F" w:rsidRDefault="00EE066F" w:rsidP="00EE066F">
      <w:pPr>
        <w:pStyle w:val="af0"/>
        <w:rPr>
          <w:rFonts w:ascii="Montserrat" w:hAnsi="Montserrat"/>
        </w:rPr>
      </w:pPr>
    </w:p>
    <w:p w14:paraId="1AEDDCEF" w14:textId="77777777" w:rsidR="00EE066F" w:rsidRPr="0068559F" w:rsidRDefault="00EE066F" w:rsidP="00EE066F">
      <w:pPr>
        <w:pStyle w:val="af0"/>
        <w:rPr>
          <w:rFonts w:ascii="Montserrat" w:hAnsi="Montserrat"/>
        </w:rPr>
      </w:pPr>
    </w:p>
    <w:p w14:paraId="148F1F5D" w14:textId="77777777" w:rsidR="00EE066F" w:rsidRPr="0068559F" w:rsidRDefault="00EE066F" w:rsidP="00EE066F">
      <w:pPr>
        <w:pStyle w:val="af0"/>
        <w:rPr>
          <w:rFonts w:ascii="Montserrat" w:hAnsi="Montserrat"/>
        </w:rPr>
      </w:pPr>
    </w:p>
    <w:p w14:paraId="55F9585E" w14:textId="77777777" w:rsidR="00EE066F" w:rsidRPr="0068559F" w:rsidRDefault="00EE066F" w:rsidP="00EE066F">
      <w:pPr>
        <w:pStyle w:val="af0"/>
        <w:rPr>
          <w:rFonts w:ascii="Montserrat" w:hAnsi="Montserrat"/>
        </w:rPr>
      </w:pPr>
    </w:p>
    <w:p w14:paraId="31B24C67" w14:textId="77777777" w:rsidR="00EE066F" w:rsidRPr="0068559F" w:rsidRDefault="00EE066F" w:rsidP="00EE066F">
      <w:pPr>
        <w:pStyle w:val="af0"/>
        <w:rPr>
          <w:rFonts w:ascii="Montserrat" w:hAnsi="Montserrat"/>
        </w:rPr>
      </w:pPr>
    </w:p>
    <w:p w14:paraId="3FC57AA5" w14:textId="15FEE5C9" w:rsidR="00AF3B5A" w:rsidRPr="0068559F" w:rsidRDefault="006D4070" w:rsidP="006D4070">
      <w:pPr>
        <w:jc w:val="center"/>
        <w:rPr>
          <w:rFonts w:ascii="Montserrat" w:hAnsi="Montserrat"/>
          <w:b/>
          <w:color w:val="1EA590"/>
          <w:sz w:val="52"/>
          <w:szCs w:val="52"/>
        </w:rPr>
      </w:pPr>
      <w:r w:rsidRPr="0068559F">
        <w:rPr>
          <w:rFonts w:ascii="Montserrat" w:hAnsi="Montserrat"/>
          <w:b/>
          <w:color w:val="1EA590"/>
          <w:sz w:val="52"/>
          <w:szCs w:val="52"/>
        </w:rPr>
        <w:t>Карточка семейства</w:t>
      </w:r>
    </w:p>
    <w:p w14:paraId="147D419B" w14:textId="21377EAC" w:rsidR="00787AB9" w:rsidRPr="0068559F" w:rsidRDefault="006D4070" w:rsidP="006D4070">
      <w:pPr>
        <w:jc w:val="center"/>
        <w:rPr>
          <w:rFonts w:ascii="Montserrat" w:hAnsi="Montserrat" w:cs="Arial"/>
          <w:color w:val="1EA590"/>
          <w:sz w:val="24"/>
          <w:szCs w:val="24"/>
        </w:rPr>
      </w:pPr>
      <w:r w:rsidRPr="0068559F">
        <w:rPr>
          <w:rFonts w:ascii="Montserrat" w:hAnsi="Montserrat"/>
          <w:b/>
          <w:color w:val="1EA590"/>
          <w:sz w:val="52"/>
          <w:szCs w:val="52"/>
        </w:rPr>
        <w:t>«</w:t>
      </w:r>
      <w:r w:rsidRPr="0068559F">
        <w:rPr>
          <w:rFonts w:ascii="Montserrat" w:hAnsi="Montserrat"/>
          <w:b/>
          <w:color w:val="1EA590"/>
          <w:sz w:val="52"/>
          <w:szCs w:val="52"/>
          <w:lang w:val="en-US"/>
        </w:rPr>
        <w:t>GARNET</w:t>
      </w:r>
      <w:r w:rsidRPr="0068559F">
        <w:rPr>
          <w:rFonts w:ascii="Montserrat" w:hAnsi="Montserrat"/>
          <w:b/>
          <w:color w:val="1EA590"/>
          <w:sz w:val="52"/>
          <w:szCs w:val="52"/>
        </w:rPr>
        <w:t xml:space="preserve"> </w:t>
      </w:r>
      <w:r w:rsidRPr="0068559F">
        <w:rPr>
          <w:rFonts w:ascii="Montserrat" w:hAnsi="Montserrat"/>
          <w:b/>
          <w:color w:val="1EA590"/>
          <w:sz w:val="52"/>
          <w:szCs w:val="52"/>
          <w:lang w:val="en-US"/>
        </w:rPr>
        <w:t>GLOW</w:t>
      </w:r>
      <w:r w:rsidR="001727BD" w:rsidRPr="0068559F">
        <w:rPr>
          <w:rFonts w:ascii="Montserrat" w:hAnsi="Montserrat"/>
          <w:b/>
          <w:color w:val="1EA590"/>
          <w:sz w:val="52"/>
          <w:szCs w:val="52"/>
        </w:rPr>
        <w:t xml:space="preserve"> </w:t>
      </w:r>
      <w:r w:rsidR="001727BD" w:rsidRPr="0068559F">
        <w:rPr>
          <w:rFonts w:ascii="Montserrat" w:hAnsi="Montserrat"/>
          <w:b/>
          <w:color w:val="1EA590"/>
          <w:sz w:val="52"/>
          <w:szCs w:val="52"/>
          <w:lang w:val="en-US"/>
        </w:rPr>
        <w:t>XS</w:t>
      </w:r>
      <w:r w:rsidR="001727BD" w:rsidRPr="0068559F">
        <w:rPr>
          <w:rFonts w:ascii="Montserrat" w:hAnsi="Montserrat"/>
          <w:b/>
          <w:color w:val="1EA590"/>
          <w:sz w:val="52"/>
          <w:szCs w:val="52"/>
        </w:rPr>
        <w:t xml:space="preserve">, </w:t>
      </w:r>
      <w:r w:rsidR="001727BD" w:rsidRPr="0068559F">
        <w:rPr>
          <w:rFonts w:ascii="Montserrat" w:hAnsi="Montserrat"/>
          <w:b/>
          <w:color w:val="1EA590"/>
          <w:sz w:val="52"/>
          <w:szCs w:val="52"/>
          <w:lang w:val="en-US"/>
        </w:rPr>
        <w:t>S</w:t>
      </w:r>
      <w:r w:rsidR="001727BD" w:rsidRPr="0068559F">
        <w:rPr>
          <w:rFonts w:ascii="Montserrat" w:hAnsi="Montserrat"/>
          <w:b/>
          <w:color w:val="1EA590"/>
          <w:sz w:val="52"/>
          <w:szCs w:val="52"/>
        </w:rPr>
        <w:t xml:space="preserve"> и </w:t>
      </w:r>
      <w:r w:rsidR="001727BD" w:rsidRPr="0068559F">
        <w:rPr>
          <w:rFonts w:ascii="Montserrat" w:hAnsi="Montserrat"/>
          <w:b/>
          <w:color w:val="1EA590"/>
          <w:sz w:val="52"/>
          <w:szCs w:val="52"/>
          <w:lang w:val="en-US"/>
        </w:rPr>
        <w:t>M</w:t>
      </w:r>
      <w:r w:rsidRPr="0068559F">
        <w:rPr>
          <w:rFonts w:ascii="Montserrat" w:hAnsi="Montserrat"/>
          <w:b/>
          <w:color w:val="1EA590"/>
          <w:sz w:val="52"/>
          <w:szCs w:val="52"/>
        </w:rPr>
        <w:t>»</w:t>
      </w:r>
      <w:r w:rsidR="00966DAF" w:rsidRPr="0068559F">
        <w:rPr>
          <w:rFonts w:ascii="Montserrat" w:hAnsi="Montserrat" w:cs="Arial"/>
          <w:sz w:val="24"/>
          <w:szCs w:val="24"/>
          <w:lang w:eastAsia="ru-RU" w:bidi="ru-RU"/>
        </w:rPr>
        <w:br w:type="page"/>
      </w:r>
    </w:p>
    <w:p w14:paraId="0621F222" w14:textId="4E9104FC" w:rsidR="006D4070" w:rsidRPr="0068559F" w:rsidRDefault="006D4070" w:rsidP="003935D3">
      <w:pPr>
        <w:pStyle w:val="af0"/>
        <w:numPr>
          <w:ilvl w:val="0"/>
          <w:numId w:val="3"/>
        </w:numPr>
        <w:jc w:val="left"/>
        <w:rPr>
          <w:rFonts w:ascii="Montserrat" w:hAnsi="Montserrat"/>
          <w:sz w:val="32"/>
          <w:szCs w:val="32"/>
          <w:lang w:val="ru-RU"/>
        </w:rPr>
      </w:pPr>
      <w:r w:rsidRPr="0068559F">
        <w:rPr>
          <w:rFonts w:ascii="Montserrat" w:hAnsi="Montserrat"/>
          <w:sz w:val="32"/>
          <w:szCs w:val="32"/>
          <w:lang w:val="ru-RU"/>
        </w:rPr>
        <w:lastRenderedPageBreak/>
        <w:t>Общие данные</w:t>
      </w:r>
    </w:p>
    <w:p w14:paraId="4CF33D76" w14:textId="3A8B1E9B" w:rsidR="006D4070" w:rsidRPr="0068559F" w:rsidRDefault="006D4070" w:rsidP="006D4070">
      <w:pPr>
        <w:rPr>
          <w:rFonts w:ascii="Montserrat" w:hAnsi="Montserrat"/>
        </w:rPr>
      </w:pPr>
      <w:r w:rsidRPr="0068559F">
        <w:rPr>
          <w:rFonts w:ascii="Montserrat" w:hAnsi="Montserrat"/>
          <w:b/>
          <w:bCs/>
        </w:rPr>
        <w:t>Категория Revit:</w:t>
      </w:r>
      <w:r w:rsidRPr="0068559F">
        <w:rPr>
          <w:rFonts w:ascii="Montserrat" w:hAnsi="Montserrat"/>
        </w:rPr>
        <w:t xml:space="preserve"> Осветительные приборы</w:t>
      </w:r>
    </w:p>
    <w:p w14:paraId="2A89B65A" w14:textId="77777777" w:rsidR="006D4070" w:rsidRPr="0068559F" w:rsidRDefault="006D4070" w:rsidP="006D4070">
      <w:pPr>
        <w:rPr>
          <w:rFonts w:ascii="Montserrat" w:hAnsi="Montserrat"/>
        </w:rPr>
      </w:pPr>
      <w:r w:rsidRPr="0068559F">
        <w:rPr>
          <w:rFonts w:ascii="Montserrat" w:hAnsi="Montserrat"/>
          <w:b/>
          <w:bCs/>
        </w:rPr>
        <w:t>Тип семейства:</w:t>
      </w:r>
      <w:r w:rsidRPr="0068559F">
        <w:rPr>
          <w:rFonts w:ascii="Montserrat" w:hAnsi="Montserrat"/>
        </w:rPr>
        <w:t xml:space="preserve"> Загружаемое</w:t>
      </w:r>
    </w:p>
    <w:p w14:paraId="6D0026FD" w14:textId="3E909CFC" w:rsidR="00833ED4" w:rsidRPr="0068559F" w:rsidRDefault="006D4070" w:rsidP="006D4070">
      <w:pPr>
        <w:rPr>
          <w:rFonts w:ascii="Montserrat" w:hAnsi="Montserrat"/>
          <w:lang w:val="en-US"/>
        </w:rPr>
      </w:pPr>
      <w:r w:rsidRPr="0068559F">
        <w:rPr>
          <w:rFonts w:ascii="Montserrat" w:hAnsi="Montserrat"/>
          <w:b/>
          <w:bCs/>
        </w:rPr>
        <w:t>Имя</w:t>
      </w:r>
      <w:r w:rsidRPr="0068559F">
        <w:rPr>
          <w:rFonts w:ascii="Montserrat" w:hAnsi="Montserrat"/>
          <w:b/>
          <w:bCs/>
          <w:lang w:val="en-US"/>
        </w:rPr>
        <w:t xml:space="preserve"> </w:t>
      </w:r>
      <w:r w:rsidRPr="0068559F">
        <w:rPr>
          <w:rFonts w:ascii="Montserrat" w:hAnsi="Montserrat"/>
          <w:b/>
          <w:bCs/>
        </w:rPr>
        <w:t>семейства</w:t>
      </w:r>
      <w:r w:rsidR="00833ED4" w:rsidRPr="0068559F">
        <w:rPr>
          <w:rFonts w:ascii="Montserrat" w:hAnsi="Montserrat"/>
          <w:b/>
          <w:bCs/>
        </w:rPr>
        <w:t xml:space="preserve"> (Количество типоразмеров)</w:t>
      </w:r>
      <w:r w:rsidRPr="0068559F">
        <w:rPr>
          <w:rFonts w:ascii="Montserrat" w:hAnsi="Montserrat"/>
          <w:b/>
          <w:bCs/>
          <w:lang w:val="en-US"/>
        </w:rPr>
        <w:t>:</w:t>
      </w:r>
      <w:r w:rsidRPr="0068559F">
        <w:rPr>
          <w:rFonts w:ascii="Montserrat" w:hAnsi="Montserrat"/>
          <w:lang w:val="en-US"/>
        </w:rPr>
        <w:t xml:space="preserve"> </w:t>
      </w:r>
    </w:p>
    <w:p w14:paraId="00257669" w14:textId="028F2413" w:rsidR="006D4070" w:rsidRPr="0068559F" w:rsidRDefault="00833ED4" w:rsidP="00833ED4">
      <w:pPr>
        <w:pStyle w:val="ab"/>
        <w:numPr>
          <w:ilvl w:val="0"/>
          <w:numId w:val="4"/>
        </w:numPr>
        <w:rPr>
          <w:rFonts w:ascii="Montserrat" w:hAnsi="Montserrat"/>
          <w:lang w:val="en-US"/>
        </w:rPr>
      </w:pPr>
      <w:r w:rsidRPr="0068559F">
        <w:rPr>
          <w:rFonts w:ascii="Montserrat" w:hAnsi="Montserrat"/>
          <w:lang w:val="en-US"/>
        </w:rPr>
        <w:t>«</w:t>
      </w:r>
      <w:r w:rsidR="00304B14" w:rsidRPr="0068559F">
        <w:rPr>
          <w:rFonts w:ascii="Montserrat" w:hAnsi="Montserrat"/>
          <w:lang w:val="en-US"/>
        </w:rPr>
        <w:t>IMG Lighting_GARNET GLOW_XS</w:t>
      </w:r>
      <w:r w:rsidRPr="0068559F">
        <w:rPr>
          <w:rFonts w:ascii="Montserrat" w:hAnsi="Montserrat"/>
          <w:lang w:val="en-US"/>
        </w:rPr>
        <w:t>_9W» (28)</w:t>
      </w:r>
    </w:p>
    <w:p w14:paraId="6FFF5E21" w14:textId="52287865" w:rsidR="00833ED4" w:rsidRPr="0068559F" w:rsidRDefault="00833ED4" w:rsidP="00833ED4">
      <w:pPr>
        <w:pStyle w:val="ab"/>
        <w:numPr>
          <w:ilvl w:val="0"/>
          <w:numId w:val="4"/>
        </w:numPr>
        <w:rPr>
          <w:rFonts w:ascii="Montserrat" w:hAnsi="Montserrat"/>
          <w:lang w:val="en-US"/>
        </w:rPr>
      </w:pPr>
      <w:r w:rsidRPr="0068559F">
        <w:rPr>
          <w:rFonts w:ascii="Montserrat" w:hAnsi="Montserrat"/>
          <w:lang w:val="en-US"/>
        </w:rPr>
        <w:t>«IMG Lighting_GARNET GLOW_XS_15W» (28)</w:t>
      </w:r>
    </w:p>
    <w:p w14:paraId="449B05A1" w14:textId="759F9EDE" w:rsidR="00833ED4" w:rsidRPr="0068559F" w:rsidRDefault="00833ED4" w:rsidP="00833ED4">
      <w:pPr>
        <w:pStyle w:val="ab"/>
        <w:numPr>
          <w:ilvl w:val="0"/>
          <w:numId w:val="4"/>
        </w:numPr>
        <w:rPr>
          <w:rFonts w:ascii="Montserrat" w:hAnsi="Montserrat"/>
          <w:lang w:val="en-US"/>
        </w:rPr>
      </w:pPr>
      <w:r w:rsidRPr="0068559F">
        <w:rPr>
          <w:rFonts w:ascii="Montserrat" w:hAnsi="Montserrat"/>
          <w:lang w:val="en-US"/>
        </w:rPr>
        <w:t>«IMG Lighting_GARNET GLOW_XS_20W» (28)</w:t>
      </w:r>
    </w:p>
    <w:p w14:paraId="79C6398E" w14:textId="117B72A0" w:rsidR="00833ED4" w:rsidRPr="0068559F" w:rsidRDefault="00833ED4" w:rsidP="00833ED4">
      <w:pPr>
        <w:pStyle w:val="ab"/>
        <w:numPr>
          <w:ilvl w:val="0"/>
          <w:numId w:val="4"/>
        </w:numPr>
        <w:rPr>
          <w:rFonts w:ascii="Montserrat" w:hAnsi="Montserrat"/>
          <w:lang w:val="en-US"/>
        </w:rPr>
      </w:pPr>
      <w:r w:rsidRPr="0068559F">
        <w:rPr>
          <w:rFonts w:ascii="Montserrat" w:hAnsi="Montserrat"/>
          <w:lang w:val="en-US"/>
        </w:rPr>
        <w:t>«IMG Lighting_GARNET GLOW_S_30W» (31)</w:t>
      </w:r>
    </w:p>
    <w:p w14:paraId="7EA8074B" w14:textId="01096A02" w:rsidR="00833ED4" w:rsidRPr="0068559F" w:rsidRDefault="00833ED4" w:rsidP="00833ED4">
      <w:pPr>
        <w:pStyle w:val="ab"/>
        <w:numPr>
          <w:ilvl w:val="0"/>
          <w:numId w:val="4"/>
        </w:numPr>
        <w:rPr>
          <w:rFonts w:ascii="Montserrat" w:hAnsi="Montserrat"/>
          <w:lang w:val="en-US"/>
        </w:rPr>
      </w:pPr>
      <w:r w:rsidRPr="0068559F">
        <w:rPr>
          <w:rFonts w:ascii="Montserrat" w:hAnsi="Montserrat"/>
          <w:lang w:val="en-US"/>
        </w:rPr>
        <w:t>«IMG Lighting_GARNET GLOW_M_35W» (31)</w:t>
      </w:r>
    </w:p>
    <w:p w14:paraId="13BDB617" w14:textId="079EA53C" w:rsidR="00833ED4" w:rsidRPr="0068559F" w:rsidRDefault="00833ED4" w:rsidP="00833ED4">
      <w:pPr>
        <w:pStyle w:val="ab"/>
        <w:numPr>
          <w:ilvl w:val="0"/>
          <w:numId w:val="4"/>
        </w:numPr>
        <w:rPr>
          <w:rFonts w:ascii="Montserrat" w:hAnsi="Montserrat"/>
          <w:lang w:val="en-US"/>
        </w:rPr>
      </w:pPr>
      <w:r w:rsidRPr="0068559F">
        <w:rPr>
          <w:rFonts w:ascii="Montserrat" w:hAnsi="Montserrat"/>
          <w:lang w:val="en-US"/>
        </w:rPr>
        <w:t>«IMG Lighting_GARNET GLOW_M_50W» (28)</w:t>
      </w:r>
    </w:p>
    <w:p w14:paraId="4C4FC960" w14:textId="3B48564F" w:rsidR="006208C2" w:rsidRPr="0068559F" w:rsidRDefault="006208C2" w:rsidP="00CA0D4F">
      <w:pPr>
        <w:jc w:val="both"/>
        <w:rPr>
          <w:rFonts w:ascii="Montserrat" w:hAnsi="Montserrat"/>
        </w:rPr>
      </w:pPr>
      <w:r w:rsidRPr="0068559F">
        <w:rPr>
          <w:rFonts w:ascii="Montserrat" w:hAnsi="Montserrat"/>
          <w:b/>
          <w:bCs/>
        </w:rPr>
        <w:t xml:space="preserve">Описание: </w:t>
      </w:r>
      <w:r w:rsidR="00D12807">
        <w:rPr>
          <w:rFonts w:ascii="Montserrat" w:hAnsi="Montserrat"/>
        </w:rPr>
        <w:t>М</w:t>
      </w:r>
      <w:r w:rsidR="00304B14" w:rsidRPr="0068559F">
        <w:rPr>
          <w:rFonts w:ascii="Montserrat" w:hAnsi="Montserrat"/>
        </w:rPr>
        <w:t>ногофункциональный прожектор для архитектурного освещения</w:t>
      </w:r>
    </w:p>
    <w:p w14:paraId="46FF06AA" w14:textId="3C080BD0" w:rsidR="006208C2" w:rsidRPr="0068559F" w:rsidRDefault="006208C2" w:rsidP="003935D3">
      <w:pPr>
        <w:pStyle w:val="af0"/>
        <w:numPr>
          <w:ilvl w:val="0"/>
          <w:numId w:val="3"/>
        </w:numPr>
        <w:jc w:val="left"/>
        <w:rPr>
          <w:rFonts w:ascii="Montserrat" w:hAnsi="Montserrat"/>
          <w:sz w:val="32"/>
          <w:szCs w:val="32"/>
          <w:lang w:val="ru-RU"/>
        </w:rPr>
      </w:pPr>
      <w:r w:rsidRPr="0068559F">
        <w:rPr>
          <w:rFonts w:ascii="Montserrat" w:hAnsi="Montserrat"/>
          <w:sz w:val="32"/>
          <w:szCs w:val="32"/>
          <w:lang w:val="ru-RU"/>
        </w:rPr>
        <w:t>Внешний вид семейства на разных уровнях детализации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1552"/>
        <w:gridCol w:w="2503"/>
        <w:gridCol w:w="2503"/>
        <w:gridCol w:w="2503"/>
      </w:tblGrid>
      <w:tr w:rsidR="00A6318C" w:rsidRPr="0068559F" w14:paraId="5D51C03B" w14:textId="77777777" w:rsidTr="006B4D69">
        <w:trPr>
          <w:trHeight w:val="959"/>
        </w:trPr>
        <w:tc>
          <w:tcPr>
            <w:tcW w:w="856" w:type="pct"/>
            <w:shd w:val="clear" w:color="auto" w:fill="D9D9D9" w:themeFill="background1" w:themeFillShade="D9"/>
            <w:vAlign w:val="center"/>
          </w:tcPr>
          <w:p w14:paraId="4729576F" w14:textId="77777777" w:rsidR="006208C2" w:rsidRPr="0068559F" w:rsidRDefault="006208C2" w:rsidP="00304B14">
            <w:pPr>
              <w:pStyle w:val="aff8"/>
              <w:jc w:val="center"/>
              <w:rPr>
                <w:rFonts w:ascii="Montserrat" w:hAnsi="Montserrat"/>
                <w:b/>
              </w:rPr>
            </w:pPr>
            <w:r w:rsidRPr="0068559F">
              <w:rPr>
                <w:rFonts w:ascii="Montserrat" w:hAnsi="Montserrat"/>
                <w:b/>
              </w:rPr>
              <w:t>Уровень детализации\ Вид</w:t>
            </w:r>
          </w:p>
        </w:tc>
        <w:tc>
          <w:tcPr>
            <w:tcW w:w="1381" w:type="pct"/>
            <w:shd w:val="clear" w:color="auto" w:fill="D9D9D9" w:themeFill="background1" w:themeFillShade="D9"/>
            <w:vAlign w:val="center"/>
          </w:tcPr>
          <w:p w14:paraId="180C1777" w14:textId="77777777" w:rsidR="006208C2" w:rsidRPr="0068559F" w:rsidRDefault="006208C2" w:rsidP="00304B14">
            <w:pPr>
              <w:pStyle w:val="aff8"/>
              <w:jc w:val="center"/>
              <w:rPr>
                <w:rFonts w:ascii="Montserrat" w:hAnsi="Montserrat"/>
                <w:b/>
              </w:rPr>
            </w:pPr>
            <w:r w:rsidRPr="0068559F">
              <w:rPr>
                <w:rFonts w:ascii="Montserrat" w:hAnsi="Montserrat"/>
                <w:b/>
              </w:rPr>
              <w:t>План этажа</w:t>
            </w:r>
          </w:p>
        </w:tc>
        <w:tc>
          <w:tcPr>
            <w:tcW w:w="1381" w:type="pct"/>
            <w:shd w:val="clear" w:color="auto" w:fill="D9D9D9" w:themeFill="background1" w:themeFillShade="D9"/>
            <w:vAlign w:val="center"/>
          </w:tcPr>
          <w:p w14:paraId="22ECF76A" w14:textId="77777777" w:rsidR="006208C2" w:rsidRPr="0068559F" w:rsidRDefault="006208C2" w:rsidP="00304B14">
            <w:pPr>
              <w:pStyle w:val="aff8"/>
              <w:jc w:val="center"/>
              <w:rPr>
                <w:rFonts w:ascii="Montserrat" w:hAnsi="Montserrat"/>
                <w:b/>
              </w:rPr>
            </w:pPr>
            <w:r w:rsidRPr="0068559F">
              <w:rPr>
                <w:rFonts w:ascii="Montserrat" w:hAnsi="Montserrat"/>
                <w:b/>
              </w:rPr>
              <w:t>Фасад/Разрез</w:t>
            </w:r>
          </w:p>
        </w:tc>
        <w:tc>
          <w:tcPr>
            <w:tcW w:w="1381" w:type="pct"/>
            <w:shd w:val="clear" w:color="auto" w:fill="D9D9D9" w:themeFill="background1" w:themeFillShade="D9"/>
            <w:vAlign w:val="center"/>
          </w:tcPr>
          <w:p w14:paraId="77DC6669" w14:textId="77777777" w:rsidR="006208C2" w:rsidRPr="0068559F" w:rsidRDefault="006208C2" w:rsidP="00304B14">
            <w:pPr>
              <w:pStyle w:val="aff8"/>
              <w:jc w:val="center"/>
              <w:rPr>
                <w:rFonts w:ascii="Montserrat" w:hAnsi="Montserrat"/>
                <w:b/>
              </w:rPr>
            </w:pPr>
            <w:r w:rsidRPr="0068559F">
              <w:rPr>
                <w:rFonts w:ascii="Montserrat" w:hAnsi="Montserrat"/>
                <w:b/>
              </w:rPr>
              <w:t>3</w:t>
            </w:r>
            <w:r w:rsidRPr="0068559F">
              <w:rPr>
                <w:rFonts w:ascii="Montserrat" w:hAnsi="Montserrat"/>
                <w:b/>
                <w:lang w:val="en-US"/>
              </w:rPr>
              <w:t xml:space="preserve">D </w:t>
            </w:r>
            <w:r w:rsidRPr="0068559F">
              <w:rPr>
                <w:rFonts w:ascii="Montserrat" w:hAnsi="Montserrat"/>
                <w:b/>
              </w:rPr>
              <w:t>вид</w:t>
            </w:r>
          </w:p>
        </w:tc>
      </w:tr>
      <w:tr w:rsidR="00A6318C" w:rsidRPr="0068559F" w14:paraId="463E5D08" w14:textId="77777777" w:rsidTr="00A6318C">
        <w:trPr>
          <w:trHeight w:val="2268"/>
        </w:trPr>
        <w:tc>
          <w:tcPr>
            <w:tcW w:w="856" w:type="pct"/>
          </w:tcPr>
          <w:p w14:paraId="24487B77" w14:textId="77777777" w:rsidR="006208C2" w:rsidRPr="0068559F" w:rsidRDefault="006208C2" w:rsidP="00331BE7">
            <w:pPr>
              <w:pStyle w:val="aff8"/>
              <w:rPr>
                <w:rFonts w:ascii="Montserrat" w:hAnsi="Montserrat"/>
                <w:b/>
              </w:rPr>
            </w:pPr>
            <w:r w:rsidRPr="0068559F">
              <w:rPr>
                <w:rFonts w:ascii="Montserrat" w:hAnsi="Montserrat"/>
                <w:b/>
              </w:rPr>
              <w:t>Низкий</w:t>
            </w:r>
          </w:p>
        </w:tc>
        <w:tc>
          <w:tcPr>
            <w:tcW w:w="1381" w:type="pct"/>
            <w:vAlign w:val="center"/>
          </w:tcPr>
          <w:p w14:paraId="0BB54A84" w14:textId="0A935359" w:rsidR="006208C2" w:rsidRPr="0068559F" w:rsidRDefault="00E07F0D" w:rsidP="00E07F0D">
            <w:pPr>
              <w:pStyle w:val="aff8"/>
              <w:jc w:val="center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  <w:noProof/>
              </w:rPr>
              <w:drawing>
                <wp:inline distT="0" distB="0" distL="0" distR="0" wp14:anchorId="50F13CB8" wp14:editId="51B3524F">
                  <wp:extent cx="944962" cy="602032"/>
                  <wp:effectExtent l="0" t="0" r="762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962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pct"/>
            <w:vAlign w:val="center"/>
          </w:tcPr>
          <w:p w14:paraId="44F86BF7" w14:textId="22D32936" w:rsidR="006208C2" w:rsidRPr="0068559F" w:rsidRDefault="00A6318C" w:rsidP="00A6318C">
            <w:pPr>
              <w:pStyle w:val="aff8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-</w:t>
            </w:r>
          </w:p>
        </w:tc>
        <w:tc>
          <w:tcPr>
            <w:tcW w:w="1381" w:type="pct"/>
            <w:vAlign w:val="center"/>
          </w:tcPr>
          <w:p w14:paraId="0952BD8C" w14:textId="19E0C9A5" w:rsidR="006208C2" w:rsidRPr="0068559F" w:rsidRDefault="00A6318C" w:rsidP="00331BE7">
            <w:pPr>
              <w:pStyle w:val="aff8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-</w:t>
            </w:r>
          </w:p>
        </w:tc>
      </w:tr>
      <w:tr w:rsidR="00A6318C" w:rsidRPr="0068559F" w14:paraId="20B67B63" w14:textId="77777777" w:rsidTr="00A6318C">
        <w:trPr>
          <w:trHeight w:val="2268"/>
        </w:trPr>
        <w:tc>
          <w:tcPr>
            <w:tcW w:w="856" w:type="pct"/>
            <w:shd w:val="clear" w:color="auto" w:fill="D9D9D9" w:themeFill="background1" w:themeFillShade="D9"/>
          </w:tcPr>
          <w:p w14:paraId="6183C615" w14:textId="77777777" w:rsidR="006B4D69" w:rsidRPr="0068559F" w:rsidRDefault="006B4D69" w:rsidP="006B4D69">
            <w:pPr>
              <w:pStyle w:val="aff8"/>
              <w:rPr>
                <w:rFonts w:ascii="Montserrat" w:hAnsi="Montserrat"/>
                <w:b/>
              </w:rPr>
            </w:pPr>
            <w:r w:rsidRPr="0068559F">
              <w:rPr>
                <w:rFonts w:ascii="Montserrat" w:hAnsi="Montserrat"/>
                <w:b/>
              </w:rPr>
              <w:t>Средний</w:t>
            </w:r>
          </w:p>
        </w:tc>
        <w:tc>
          <w:tcPr>
            <w:tcW w:w="1381" w:type="pct"/>
            <w:vAlign w:val="center"/>
          </w:tcPr>
          <w:p w14:paraId="6829EFB0" w14:textId="33468857" w:rsidR="006B4D69" w:rsidRPr="0068559F" w:rsidRDefault="00A6318C" w:rsidP="006B4D69">
            <w:pPr>
              <w:pStyle w:val="aff8"/>
              <w:jc w:val="center"/>
              <w:rPr>
                <w:rFonts w:ascii="Montserrat" w:hAnsi="Montserrat"/>
              </w:rPr>
            </w:pPr>
            <w:r>
              <w:rPr>
                <w:noProof/>
              </w:rPr>
              <w:drawing>
                <wp:inline distT="0" distB="0" distL="0" distR="0" wp14:anchorId="33E946F3" wp14:editId="463AE882">
                  <wp:extent cx="905933" cy="848595"/>
                  <wp:effectExtent l="0" t="0" r="8890" b="889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710" cy="866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pct"/>
            <w:vAlign w:val="center"/>
          </w:tcPr>
          <w:p w14:paraId="2BDD25F4" w14:textId="225C5AC5" w:rsidR="006B4D69" w:rsidRPr="0068559F" w:rsidRDefault="00A6318C" w:rsidP="00A6318C">
            <w:pPr>
              <w:pStyle w:val="aff8"/>
              <w:jc w:val="center"/>
              <w:rPr>
                <w:rFonts w:ascii="Montserrat" w:hAnsi="Montserrat"/>
              </w:rPr>
            </w:pPr>
            <w:r>
              <w:rPr>
                <w:noProof/>
              </w:rPr>
              <w:drawing>
                <wp:inline distT="0" distB="0" distL="0" distR="0" wp14:anchorId="4C12F1C9" wp14:editId="6D438248">
                  <wp:extent cx="762000" cy="1182413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620" cy="1195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pct"/>
            <w:vAlign w:val="center"/>
          </w:tcPr>
          <w:p w14:paraId="5E05D483" w14:textId="0E8D037F" w:rsidR="006B4D69" w:rsidRPr="0068559F" w:rsidRDefault="006B4D69" w:rsidP="006B4D69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  <w:noProof/>
              </w:rPr>
              <w:drawing>
                <wp:inline distT="0" distB="0" distL="0" distR="0" wp14:anchorId="52CBDC21" wp14:editId="71C8B248">
                  <wp:extent cx="1168400" cy="1312809"/>
                  <wp:effectExtent l="0" t="0" r="0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636" cy="1320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18C" w:rsidRPr="0068559F" w14:paraId="711698E4" w14:textId="77777777" w:rsidTr="00E35FC1">
        <w:trPr>
          <w:trHeight w:val="2268"/>
        </w:trPr>
        <w:tc>
          <w:tcPr>
            <w:tcW w:w="856" w:type="pct"/>
            <w:shd w:val="clear" w:color="auto" w:fill="A6A6A6" w:themeFill="background1" w:themeFillShade="A6"/>
          </w:tcPr>
          <w:p w14:paraId="13A8379F" w14:textId="77777777" w:rsidR="006B4D69" w:rsidRPr="0068559F" w:rsidRDefault="006B4D69" w:rsidP="006B4D69">
            <w:pPr>
              <w:pStyle w:val="aff8"/>
              <w:rPr>
                <w:rFonts w:ascii="Montserrat" w:hAnsi="Montserrat"/>
                <w:b/>
              </w:rPr>
            </w:pPr>
            <w:r w:rsidRPr="0068559F">
              <w:rPr>
                <w:rFonts w:ascii="Montserrat" w:hAnsi="Montserrat"/>
                <w:b/>
              </w:rPr>
              <w:t>Высокий</w:t>
            </w:r>
          </w:p>
        </w:tc>
        <w:tc>
          <w:tcPr>
            <w:tcW w:w="1381" w:type="pct"/>
            <w:vAlign w:val="center"/>
          </w:tcPr>
          <w:p w14:paraId="376A7A25" w14:textId="1DD126FD" w:rsidR="006B4D69" w:rsidRPr="0068559F" w:rsidRDefault="00A6318C" w:rsidP="006B4D69">
            <w:pPr>
              <w:pStyle w:val="aff8"/>
              <w:jc w:val="center"/>
              <w:rPr>
                <w:rFonts w:ascii="Montserrat" w:hAnsi="Montserrat"/>
              </w:rPr>
            </w:pPr>
            <w:r>
              <w:rPr>
                <w:noProof/>
              </w:rPr>
              <w:drawing>
                <wp:inline distT="0" distB="0" distL="0" distR="0" wp14:anchorId="7BD16C5B" wp14:editId="2C36E4F5">
                  <wp:extent cx="905933" cy="848595"/>
                  <wp:effectExtent l="0" t="0" r="8890" b="889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710" cy="866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pct"/>
            <w:vAlign w:val="center"/>
          </w:tcPr>
          <w:p w14:paraId="0ADCBDCE" w14:textId="63DB352F" w:rsidR="006B4D69" w:rsidRPr="0068559F" w:rsidRDefault="00A6318C" w:rsidP="006B4D69">
            <w:pPr>
              <w:pStyle w:val="aff8"/>
              <w:jc w:val="center"/>
              <w:rPr>
                <w:rFonts w:ascii="Montserrat" w:hAnsi="Montserrat"/>
              </w:rPr>
            </w:pPr>
            <w:r>
              <w:rPr>
                <w:noProof/>
              </w:rPr>
              <w:drawing>
                <wp:inline distT="0" distB="0" distL="0" distR="0" wp14:anchorId="6B943C2A" wp14:editId="067E2228">
                  <wp:extent cx="769337" cy="1193800"/>
                  <wp:effectExtent l="0" t="0" r="0" b="635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0169" cy="1210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pct"/>
            <w:vAlign w:val="center"/>
          </w:tcPr>
          <w:p w14:paraId="516A2B93" w14:textId="6BC7B39C" w:rsidR="006B4D69" w:rsidRPr="0068559F" w:rsidRDefault="006B4D69" w:rsidP="006B4D69">
            <w:pPr>
              <w:pStyle w:val="aff8"/>
              <w:jc w:val="center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  <w:noProof/>
              </w:rPr>
              <w:drawing>
                <wp:inline distT="0" distB="0" distL="0" distR="0" wp14:anchorId="6742658D" wp14:editId="2348353E">
                  <wp:extent cx="1168400" cy="1312809"/>
                  <wp:effectExtent l="0" t="0" r="0" b="190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636" cy="1320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B9F844" w14:textId="49B95BE9" w:rsidR="006208C2" w:rsidRPr="0068559F" w:rsidRDefault="006208C2" w:rsidP="006208C2">
      <w:pPr>
        <w:rPr>
          <w:rFonts w:ascii="Montserrat" w:hAnsi="Montserrat"/>
        </w:rPr>
      </w:pPr>
    </w:p>
    <w:p w14:paraId="6707E4A4" w14:textId="34DB501B" w:rsidR="00304B14" w:rsidRPr="0068559F" w:rsidRDefault="00304B14">
      <w:pPr>
        <w:spacing w:after="200" w:line="276" w:lineRule="auto"/>
        <w:rPr>
          <w:rFonts w:ascii="Montserrat" w:hAnsi="Montserrat"/>
        </w:rPr>
      </w:pPr>
      <w:r w:rsidRPr="0068559F">
        <w:rPr>
          <w:rFonts w:ascii="Montserrat" w:hAnsi="Montserrat"/>
        </w:rPr>
        <w:br w:type="page"/>
      </w:r>
    </w:p>
    <w:p w14:paraId="34BA2C23" w14:textId="6F3FB47F" w:rsidR="006208C2" w:rsidRPr="0068559F" w:rsidRDefault="006208C2" w:rsidP="003935D3">
      <w:pPr>
        <w:pStyle w:val="af0"/>
        <w:numPr>
          <w:ilvl w:val="0"/>
          <w:numId w:val="3"/>
        </w:numPr>
        <w:jc w:val="left"/>
        <w:rPr>
          <w:rFonts w:ascii="Montserrat" w:hAnsi="Montserrat"/>
          <w:sz w:val="32"/>
          <w:szCs w:val="32"/>
          <w:lang w:val="ru-RU"/>
        </w:rPr>
      </w:pPr>
      <w:r w:rsidRPr="0068559F">
        <w:rPr>
          <w:rFonts w:ascii="Montserrat" w:hAnsi="Montserrat"/>
          <w:sz w:val="32"/>
          <w:szCs w:val="32"/>
          <w:lang w:val="ru-RU"/>
        </w:rPr>
        <w:lastRenderedPageBreak/>
        <w:t>Габаритные размеры</w:t>
      </w:r>
    </w:p>
    <w:p w14:paraId="6F4F2338" w14:textId="7B0FE8EC" w:rsidR="00FA52B7" w:rsidRPr="00FA52B7" w:rsidRDefault="00FA52B7" w:rsidP="00FA52B7">
      <w:pPr>
        <w:pStyle w:val="ab"/>
        <w:numPr>
          <w:ilvl w:val="0"/>
          <w:numId w:val="7"/>
        </w:numPr>
        <w:rPr>
          <w:rFonts w:ascii="Montserrat" w:hAnsi="Montserrat"/>
          <w:lang w:val="en-US"/>
        </w:rPr>
      </w:pPr>
      <w:r w:rsidRPr="00FA52B7">
        <w:rPr>
          <w:rFonts w:ascii="Montserrat" w:hAnsi="Montserrat"/>
          <w:lang w:val="en-US"/>
        </w:rPr>
        <w:t>GARNET SLOW XS</w:t>
      </w:r>
    </w:p>
    <w:p w14:paraId="561D14F7" w14:textId="7607DA24" w:rsidR="006208C2" w:rsidRDefault="00AD4703" w:rsidP="00304B14">
      <w:pPr>
        <w:rPr>
          <w:rFonts w:ascii="Montserrat" w:hAnsi="Montserrat"/>
        </w:rPr>
      </w:pPr>
      <w:r w:rsidRPr="00AD4703">
        <w:rPr>
          <w:rFonts w:ascii="Montserrat" w:hAnsi="Montserrat"/>
        </w:rPr>
        <w:drawing>
          <wp:inline distT="0" distB="0" distL="0" distR="0" wp14:anchorId="2612AF1A" wp14:editId="35C11E0A">
            <wp:extent cx="3552825" cy="3619409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59082" cy="3625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89230" w14:textId="25B44160" w:rsidR="00FA52B7" w:rsidRPr="00FA52B7" w:rsidRDefault="00FA52B7" w:rsidP="00304B14">
      <w:pPr>
        <w:pStyle w:val="ab"/>
        <w:numPr>
          <w:ilvl w:val="0"/>
          <w:numId w:val="7"/>
        </w:numPr>
        <w:rPr>
          <w:rFonts w:ascii="Montserrat" w:hAnsi="Montserrat"/>
          <w:lang w:val="en-US"/>
        </w:rPr>
      </w:pPr>
      <w:r w:rsidRPr="00FA52B7">
        <w:rPr>
          <w:rFonts w:ascii="Montserrat" w:hAnsi="Montserrat"/>
          <w:lang w:val="en-US"/>
        </w:rPr>
        <w:t xml:space="preserve">GARNET SLOW </w:t>
      </w:r>
      <w:r>
        <w:rPr>
          <w:rFonts w:ascii="Montserrat" w:hAnsi="Montserrat"/>
          <w:lang w:val="en-US"/>
        </w:rPr>
        <w:t>S</w:t>
      </w:r>
    </w:p>
    <w:p w14:paraId="6237214B" w14:textId="4CAA2BEA" w:rsidR="00AD4703" w:rsidRDefault="00AD4703" w:rsidP="00304B14">
      <w:pPr>
        <w:rPr>
          <w:rFonts w:ascii="Montserrat" w:hAnsi="Montserrat"/>
        </w:rPr>
      </w:pPr>
      <w:r w:rsidRPr="00AD4703">
        <w:rPr>
          <w:rFonts w:ascii="Montserrat" w:hAnsi="Montserrat"/>
        </w:rPr>
        <w:drawing>
          <wp:inline distT="0" distB="0" distL="0" distR="0" wp14:anchorId="3C6C3054" wp14:editId="6F710AA5">
            <wp:extent cx="3808924" cy="3562350"/>
            <wp:effectExtent l="0" t="0" r="127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1135" cy="356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60559" w14:textId="77777777" w:rsidR="00FA52B7" w:rsidRDefault="00FA52B7" w:rsidP="00304B14">
      <w:pPr>
        <w:rPr>
          <w:rFonts w:ascii="Montserrat" w:hAnsi="Montserrat"/>
        </w:rPr>
      </w:pPr>
    </w:p>
    <w:p w14:paraId="2D6BE18F" w14:textId="1EB8EB2A" w:rsidR="00FA52B7" w:rsidRDefault="00FA52B7" w:rsidP="00304B14">
      <w:pPr>
        <w:rPr>
          <w:rFonts w:ascii="Montserrat" w:hAnsi="Montserrat"/>
        </w:rPr>
      </w:pPr>
    </w:p>
    <w:p w14:paraId="37227749" w14:textId="4046FADE" w:rsidR="00FA52B7" w:rsidRDefault="00FA52B7" w:rsidP="00304B14">
      <w:pPr>
        <w:rPr>
          <w:rFonts w:ascii="Montserrat" w:hAnsi="Montserrat"/>
        </w:rPr>
      </w:pPr>
    </w:p>
    <w:p w14:paraId="7E12FE32" w14:textId="39AEC56B" w:rsidR="00FA52B7" w:rsidRDefault="00FA52B7" w:rsidP="00304B14">
      <w:pPr>
        <w:rPr>
          <w:rFonts w:ascii="Montserrat" w:hAnsi="Montserrat"/>
        </w:rPr>
      </w:pPr>
    </w:p>
    <w:p w14:paraId="00D85A17" w14:textId="20E2C858" w:rsidR="00FA52B7" w:rsidRPr="00FA52B7" w:rsidRDefault="00FA52B7" w:rsidP="00304B14">
      <w:pPr>
        <w:pStyle w:val="ab"/>
        <w:numPr>
          <w:ilvl w:val="0"/>
          <w:numId w:val="7"/>
        </w:numPr>
        <w:rPr>
          <w:rFonts w:ascii="Montserrat" w:hAnsi="Montserrat"/>
          <w:lang w:val="en-US"/>
        </w:rPr>
      </w:pPr>
      <w:r w:rsidRPr="00FA52B7">
        <w:rPr>
          <w:rFonts w:ascii="Montserrat" w:hAnsi="Montserrat"/>
          <w:lang w:val="en-US"/>
        </w:rPr>
        <w:lastRenderedPageBreak/>
        <w:t xml:space="preserve">GARNET SLOW </w:t>
      </w:r>
      <w:r>
        <w:rPr>
          <w:rFonts w:ascii="Montserrat" w:hAnsi="Montserrat"/>
          <w:lang w:val="en-US"/>
        </w:rPr>
        <w:t>M</w:t>
      </w:r>
    </w:p>
    <w:p w14:paraId="37639862" w14:textId="0E27F197" w:rsidR="00AD4703" w:rsidRPr="0068559F" w:rsidRDefault="00FA52B7" w:rsidP="00304B14">
      <w:pPr>
        <w:rPr>
          <w:rFonts w:ascii="Montserrat" w:hAnsi="Montserrat"/>
        </w:rPr>
      </w:pPr>
      <w:r w:rsidRPr="00FA52B7">
        <w:rPr>
          <w:rFonts w:ascii="Montserrat" w:hAnsi="Montserrat"/>
        </w:rPr>
        <w:drawing>
          <wp:inline distT="0" distB="0" distL="0" distR="0" wp14:anchorId="4297F727" wp14:editId="16EE7242">
            <wp:extent cx="3857625" cy="3726217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63292" cy="3731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3D51D" w14:textId="0FCC77E7" w:rsidR="00AF3B5A" w:rsidRPr="00A6318C" w:rsidRDefault="00000F70" w:rsidP="00AF3B5A">
      <w:pPr>
        <w:pStyle w:val="af0"/>
        <w:numPr>
          <w:ilvl w:val="0"/>
          <w:numId w:val="3"/>
        </w:numPr>
        <w:jc w:val="left"/>
        <w:rPr>
          <w:rFonts w:ascii="Montserrat" w:hAnsi="Montserrat"/>
          <w:lang w:val="ru-RU"/>
        </w:rPr>
      </w:pPr>
      <w:r w:rsidRPr="0068559F">
        <w:rPr>
          <w:rFonts w:ascii="Montserrat" w:hAnsi="Montserrat"/>
          <w:sz w:val="32"/>
          <w:szCs w:val="32"/>
          <w:lang w:val="ru-RU"/>
        </w:rPr>
        <w:t>Наименование типоразмеров в семействе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9"/>
        <w:gridCol w:w="1422"/>
        <w:gridCol w:w="1423"/>
        <w:gridCol w:w="1521"/>
        <w:gridCol w:w="1373"/>
        <w:gridCol w:w="1392"/>
        <w:gridCol w:w="1361"/>
      </w:tblGrid>
      <w:tr w:rsidR="00964B6C" w:rsidRPr="0068559F" w14:paraId="32C246E8" w14:textId="30C8A536" w:rsidTr="000C26BB">
        <w:trPr>
          <w:trHeight w:val="354"/>
          <w:tblHeader/>
        </w:trPr>
        <w:tc>
          <w:tcPr>
            <w:tcW w:w="561" w:type="dxa"/>
            <w:vMerge w:val="restart"/>
            <w:shd w:val="clear" w:color="auto" w:fill="D9D9D9" w:themeFill="background1" w:themeFillShade="D9"/>
          </w:tcPr>
          <w:p w14:paraId="069DDA59" w14:textId="77777777" w:rsidR="00964B6C" w:rsidRPr="0068559F" w:rsidRDefault="00964B6C" w:rsidP="00331BE7">
            <w:pPr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№ п/п</w:t>
            </w:r>
          </w:p>
        </w:tc>
        <w:tc>
          <w:tcPr>
            <w:tcW w:w="8500" w:type="dxa"/>
            <w:gridSpan w:val="6"/>
            <w:shd w:val="clear" w:color="auto" w:fill="D9D9D9" w:themeFill="background1" w:themeFillShade="D9"/>
          </w:tcPr>
          <w:p w14:paraId="1C76E921" w14:textId="0B5C1583" w:rsidR="00964B6C" w:rsidRPr="0068559F" w:rsidRDefault="00964B6C" w:rsidP="00331BE7">
            <w:pPr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Имя типа</w:t>
            </w:r>
          </w:p>
        </w:tc>
      </w:tr>
      <w:tr w:rsidR="00964B6C" w:rsidRPr="0068559F" w14:paraId="2A6AF446" w14:textId="18DA48AB" w:rsidTr="000C26BB">
        <w:trPr>
          <w:trHeight w:val="354"/>
          <w:tblHeader/>
        </w:trPr>
        <w:tc>
          <w:tcPr>
            <w:tcW w:w="561" w:type="dxa"/>
            <w:vMerge/>
            <w:shd w:val="clear" w:color="auto" w:fill="D9D9D9" w:themeFill="background1" w:themeFillShade="D9"/>
          </w:tcPr>
          <w:p w14:paraId="10EFB8A9" w14:textId="77777777" w:rsidR="00964B6C" w:rsidRPr="0068559F" w:rsidRDefault="00964B6C" w:rsidP="00331BE7">
            <w:pPr>
              <w:rPr>
                <w:rFonts w:ascii="Montserrat" w:hAnsi="Montserrat"/>
                <w:b/>
                <w:bCs/>
              </w:rPr>
            </w:pPr>
          </w:p>
        </w:tc>
        <w:tc>
          <w:tcPr>
            <w:tcW w:w="4371" w:type="dxa"/>
            <w:gridSpan w:val="3"/>
            <w:shd w:val="clear" w:color="auto" w:fill="D9D9D9" w:themeFill="background1" w:themeFillShade="D9"/>
            <w:vAlign w:val="center"/>
          </w:tcPr>
          <w:p w14:paraId="578BD4AE" w14:textId="75D27B3E" w:rsidR="00964B6C" w:rsidRPr="0068559F" w:rsidRDefault="00964B6C" w:rsidP="00964B6C">
            <w:pPr>
              <w:jc w:val="center"/>
              <w:rPr>
                <w:rFonts w:ascii="Montserrat" w:hAnsi="Montserrat"/>
                <w:b/>
                <w:bCs/>
                <w:lang w:val="en-US"/>
              </w:rPr>
            </w:pPr>
            <w:r w:rsidRPr="0068559F">
              <w:rPr>
                <w:rFonts w:ascii="Montserrat" w:hAnsi="Montserrat"/>
                <w:b/>
                <w:bCs/>
                <w:lang w:val="en-US"/>
              </w:rPr>
              <w:t>XS</w:t>
            </w:r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14:paraId="4ECEEEFB" w14:textId="09E103F5" w:rsidR="00964B6C" w:rsidRPr="0068559F" w:rsidRDefault="00964B6C" w:rsidP="00964B6C">
            <w:pPr>
              <w:jc w:val="center"/>
              <w:rPr>
                <w:rFonts w:ascii="Montserrat" w:hAnsi="Montserrat"/>
                <w:b/>
                <w:bCs/>
                <w:lang w:val="en-US"/>
              </w:rPr>
            </w:pPr>
            <w:r w:rsidRPr="0068559F">
              <w:rPr>
                <w:rFonts w:ascii="Montserrat" w:hAnsi="Montserrat"/>
                <w:b/>
                <w:bCs/>
                <w:lang w:val="en-US"/>
              </w:rPr>
              <w:t>S</w:t>
            </w:r>
          </w:p>
        </w:tc>
        <w:tc>
          <w:tcPr>
            <w:tcW w:w="2755" w:type="dxa"/>
            <w:gridSpan w:val="2"/>
            <w:shd w:val="clear" w:color="auto" w:fill="D9D9D9" w:themeFill="background1" w:themeFillShade="D9"/>
            <w:vAlign w:val="center"/>
          </w:tcPr>
          <w:p w14:paraId="09228C03" w14:textId="7F5776A0" w:rsidR="00964B6C" w:rsidRPr="0068559F" w:rsidRDefault="00964B6C" w:rsidP="00964B6C">
            <w:pPr>
              <w:jc w:val="center"/>
              <w:rPr>
                <w:rFonts w:ascii="Montserrat" w:hAnsi="Montserrat"/>
                <w:b/>
                <w:bCs/>
                <w:lang w:val="en-US"/>
              </w:rPr>
            </w:pPr>
            <w:r w:rsidRPr="0068559F">
              <w:rPr>
                <w:rFonts w:ascii="Montserrat" w:hAnsi="Montserrat"/>
                <w:b/>
                <w:bCs/>
                <w:lang w:val="en-US"/>
              </w:rPr>
              <w:t>M</w:t>
            </w:r>
          </w:p>
        </w:tc>
      </w:tr>
      <w:tr w:rsidR="00964B6C" w:rsidRPr="0068559F" w14:paraId="23A98486" w14:textId="0D61F1EF" w:rsidTr="000C26BB">
        <w:trPr>
          <w:trHeight w:val="336"/>
          <w:tblHeader/>
        </w:trPr>
        <w:tc>
          <w:tcPr>
            <w:tcW w:w="561" w:type="dxa"/>
            <w:vMerge/>
            <w:shd w:val="clear" w:color="auto" w:fill="D9D9D9" w:themeFill="background1" w:themeFillShade="D9"/>
            <w:vAlign w:val="center"/>
          </w:tcPr>
          <w:p w14:paraId="6227066D" w14:textId="596EC718" w:rsidR="00964B6C" w:rsidRPr="0068559F" w:rsidRDefault="00964B6C" w:rsidP="00331BE7">
            <w:pPr>
              <w:jc w:val="center"/>
              <w:rPr>
                <w:rFonts w:ascii="Montserrat" w:hAnsi="Montserrat"/>
              </w:rPr>
            </w:pP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14:paraId="117BD180" w14:textId="0DC93C24" w:rsidR="00964B6C" w:rsidRPr="0068559F" w:rsidRDefault="00964B6C" w:rsidP="00964B6C">
            <w:pPr>
              <w:jc w:val="center"/>
              <w:rPr>
                <w:rFonts w:ascii="Montserrat" w:hAnsi="Montserrat"/>
                <w:b/>
                <w:bCs/>
                <w:lang w:val="en-US"/>
              </w:rPr>
            </w:pPr>
            <w:r w:rsidRPr="0068559F">
              <w:rPr>
                <w:rFonts w:ascii="Montserrat" w:hAnsi="Montserrat"/>
                <w:b/>
                <w:bCs/>
                <w:lang w:val="en-US"/>
              </w:rPr>
              <w:t>9W</w:t>
            </w: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14:paraId="4607EB6F" w14:textId="1A520065" w:rsidR="00964B6C" w:rsidRPr="0068559F" w:rsidRDefault="00964B6C" w:rsidP="00964B6C">
            <w:pPr>
              <w:jc w:val="center"/>
              <w:rPr>
                <w:rFonts w:ascii="Montserrat" w:hAnsi="Montserrat"/>
                <w:b/>
                <w:bCs/>
                <w:lang w:val="en-US"/>
              </w:rPr>
            </w:pPr>
            <w:r w:rsidRPr="0068559F">
              <w:rPr>
                <w:rFonts w:ascii="Montserrat" w:hAnsi="Montserrat"/>
                <w:b/>
                <w:bCs/>
                <w:lang w:val="en-US"/>
              </w:rPr>
              <w:t>15W</w:t>
            </w:r>
          </w:p>
        </w:tc>
        <w:tc>
          <w:tcPr>
            <w:tcW w:w="1523" w:type="dxa"/>
            <w:shd w:val="clear" w:color="auto" w:fill="D9D9D9" w:themeFill="background1" w:themeFillShade="D9"/>
            <w:vAlign w:val="center"/>
          </w:tcPr>
          <w:p w14:paraId="0E2E5CC4" w14:textId="580717A1" w:rsidR="00964B6C" w:rsidRPr="0068559F" w:rsidRDefault="00964B6C" w:rsidP="00964B6C">
            <w:pPr>
              <w:jc w:val="center"/>
              <w:rPr>
                <w:rFonts w:ascii="Montserrat" w:hAnsi="Montserrat"/>
                <w:b/>
                <w:bCs/>
                <w:lang w:val="en-US"/>
              </w:rPr>
            </w:pPr>
            <w:r w:rsidRPr="0068559F">
              <w:rPr>
                <w:rFonts w:ascii="Montserrat" w:hAnsi="Montserrat"/>
                <w:b/>
                <w:bCs/>
                <w:lang w:val="en-US"/>
              </w:rPr>
              <w:t>20W</w:t>
            </w:r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14:paraId="33EDDD53" w14:textId="09E016B8" w:rsidR="00964B6C" w:rsidRPr="0068559F" w:rsidRDefault="00964B6C" w:rsidP="00964B6C">
            <w:pPr>
              <w:jc w:val="center"/>
              <w:rPr>
                <w:rFonts w:ascii="Montserrat" w:hAnsi="Montserrat"/>
                <w:b/>
                <w:bCs/>
                <w:lang w:val="en-US"/>
              </w:rPr>
            </w:pPr>
            <w:r w:rsidRPr="0068559F">
              <w:rPr>
                <w:rFonts w:ascii="Montserrat" w:hAnsi="Montserrat"/>
                <w:b/>
                <w:bCs/>
                <w:lang w:val="en-US"/>
              </w:rPr>
              <w:t>30W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14:paraId="34163E27" w14:textId="325F527C" w:rsidR="00964B6C" w:rsidRPr="0068559F" w:rsidRDefault="00964B6C" w:rsidP="00964B6C">
            <w:pPr>
              <w:jc w:val="center"/>
              <w:rPr>
                <w:rFonts w:ascii="Montserrat" w:hAnsi="Montserrat"/>
                <w:b/>
                <w:bCs/>
                <w:lang w:val="en-US"/>
              </w:rPr>
            </w:pPr>
            <w:r w:rsidRPr="0068559F">
              <w:rPr>
                <w:rFonts w:ascii="Montserrat" w:hAnsi="Montserrat"/>
                <w:b/>
                <w:bCs/>
                <w:lang w:val="en-US"/>
              </w:rPr>
              <w:t>35W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14:paraId="018B2310" w14:textId="65AD1524" w:rsidR="00964B6C" w:rsidRPr="0068559F" w:rsidRDefault="00964B6C" w:rsidP="00964B6C">
            <w:pPr>
              <w:jc w:val="center"/>
              <w:rPr>
                <w:rFonts w:ascii="Montserrat" w:hAnsi="Montserrat"/>
                <w:b/>
                <w:bCs/>
                <w:lang w:val="en-US"/>
              </w:rPr>
            </w:pPr>
            <w:r w:rsidRPr="0068559F">
              <w:rPr>
                <w:rFonts w:ascii="Montserrat" w:hAnsi="Montserrat"/>
                <w:b/>
                <w:bCs/>
                <w:lang w:val="en-US"/>
              </w:rPr>
              <w:t>50W</w:t>
            </w:r>
          </w:p>
        </w:tc>
      </w:tr>
      <w:tr w:rsidR="00635191" w:rsidRPr="00AD4703" w14:paraId="6D9C65F8" w14:textId="51CCC9FE" w:rsidTr="00964B6C">
        <w:trPr>
          <w:trHeight w:val="336"/>
        </w:trPr>
        <w:tc>
          <w:tcPr>
            <w:tcW w:w="561" w:type="dxa"/>
            <w:vAlign w:val="center"/>
          </w:tcPr>
          <w:p w14:paraId="5F0FB91F" w14:textId="09D8BE03" w:rsidR="00635191" w:rsidRPr="0068559F" w:rsidRDefault="00635191" w:rsidP="00635191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1</w:t>
            </w:r>
          </w:p>
        </w:tc>
        <w:tc>
          <w:tcPr>
            <w:tcW w:w="1424" w:type="dxa"/>
          </w:tcPr>
          <w:p w14:paraId="4793B1BF" w14:textId="2C575748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2700K 3.5D</w:t>
            </w:r>
          </w:p>
        </w:tc>
        <w:tc>
          <w:tcPr>
            <w:tcW w:w="1424" w:type="dxa"/>
          </w:tcPr>
          <w:p w14:paraId="7CEDC2B0" w14:textId="3C15CD69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2700K 3.5D</w:t>
            </w:r>
          </w:p>
        </w:tc>
        <w:tc>
          <w:tcPr>
            <w:tcW w:w="1523" w:type="dxa"/>
          </w:tcPr>
          <w:p w14:paraId="793DB05A" w14:textId="60F84061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2700K 3.5D</w:t>
            </w:r>
          </w:p>
        </w:tc>
        <w:tc>
          <w:tcPr>
            <w:tcW w:w="1374" w:type="dxa"/>
          </w:tcPr>
          <w:p w14:paraId="4EA36195" w14:textId="6C78C52B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 RGBW 4in1 15D</w:t>
            </w:r>
          </w:p>
        </w:tc>
        <w:tc>
          <w:tcPr>
            <w:tcW w:w="1393" w:type="dxa"/>
          </w:tcPr>
          <w:p w14:paraId="6CE378C1" w14:textId="1C9D1FD1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 RGBW 4in1 15D</w:t>
            </w:r>
          </w:p>
        </w:tc>
        <w:tc>
          <w:tcPr>
            <w:tcW w:w="1362" w:type="dxa"/>
          </w:tcPr>
          <w:p w14:paraId="386E036C" w14:textId="6B5C1FCA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2700K 3.5D</w:t>
            </w:r>
          </w:p>
        </w:tc>
      </w:tr>
      <w:tr w:rsidR="00635191" w:rsidRPr="00AD4703" w14:paraId="061F14D1" w14:textId="6F86059F" w:rsidTr="00964B6C">
        <w:trPr>
          <w:trHeight w:val="354"/>
        </w:trPr>
        <w:tc>
          <w:tcPr>
            <w:tcW w:w="561" w:type="dxa"/>
            <w:vAlign w:val="center"/>
          </w:tcPr>
          <w:p w14:paraId="394DE0CC" w14:textId="77777777" w:rsidR="00635191" w:rsidRPr="0068559F" w:rsidRDefault="00635191" w:rsidP="00635191">
            <w:pPr>
              <w:jc w:val="center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2</w:t>
            </w:r>
          </w:p>
        </w:tc>
        <w:tc>
          <w:tcPr>
            <w:tcW w:w="1424" w:type="dxa"/>
          </w:tcPr>
          <w:p w14:paraId="6BB6FCA3" w14:textId="761366C2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2700K 5X20D</w:t>
            </w:r>
          </w:p>
        </w:tc>
        <w:tc>
          <w:tcPr>
            <w:tcW w:w="1424" w:type="dxa"/>
          </w:tcPr>
          <w:p w14:paraId="2CEC2FCF" w14:textId="13061A1B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2700K 5X20D</w:t>
            </w:r>
          </w:p>
        </w:tc>
        <w:tc>
          <w:tcPr>
            <w:tcW w:w="1523" w:type="dxa"/>
          </w:tcPr>
          <w:p w14:paraId="7BB5BCF6" w14:textId="324600C1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2700K 5X20D</w:t>
            </w:r>
          </w:p>
        </w:tc>
        <w:tc>
          <w:tcPr>
            <w:tcW w:w="1374" w:type="dxa"/>
          </w:tcPr>
          <w:p w14:paraId="77D0BB34" w14:textId="190A94A4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 RGBW 4in1 20D</w:t>
            </w:r>
          </w:p>
        </w:tc>
        <w:tc>
          <w:tcPr>
            <w:tcW w:w="1393" w:type="dxa"/>
          </w:tcPr>
          <w:p w14:paraId="46AC4280" w14:textId="1C68B9F6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 RGBW 4in1 20D</w:t>
            </w:r>
          </w:p>
        </w:tc>
        <w:tc>
          <w:tcPr>
            <w:tcW w:w="1362" w:type="dxa"/>
          </w:tcPr>
          <w:p w14:paraId="0392983B" w14:textId="53DB1370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2700K 5X20D</w:t>
            </w:r>
          </w:p>
        </w:tc>
      </w:tr>
      <w:tr w:rsidR="00635191" w:rsidRPr="00AD4703" w14:paraId="33932738" w14:textId="29E6BF77" w:rsidTr="00964B6C">
        <w:trPr>
          <w:trHeight w:val="336"/>
        </w:trPr>
        <w:tc>
          <w:tcPr>
            <w:tcW w:w="561" w:type="dxa"/>
            <w:vAlign w:val="center"/>
          </w:tcPr>
          <w:p w14:paraId="716E5BAE" w14:textId="77777777" w:rsidR="00635191" w:rsidRPr="0068559F" w:rsidRDefault="00635191" w:rsidP="00635191">
            <w:pPr>
              <w:jc w:val="center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3</w:t>
            </w:r>
          </w:p>
        </w:tc>
        <w:tc>
          <w:tcPr>
            <w:tcW w:w="1424" w:type="dxa"/>
          </w:tcPr>
          <w:p w14:paraId="33DD9828" w14:textId="5AC44814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2700K 10X70D</w:t>
            </w:r>
          </w:p>
        </w:tc>
        <w:tc>
          <w:tcPr>
            <w:tcW w:w="1424" w:type="dxa"/>
          </w:tcPr>
          <w:p w14:paraId="32111D3F" w14:textId="699021CB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2700K 10X70D</w:t>
            </w:r>
          </w:p>
        </w:tc>
        <w:tc>
          <w:tcPr>
            <w:tcW w:w="1523" w:type="dxa"/>
          </w:tcPr>
          <w:p w14:paraId="31C02689" w14:textId="5058F86E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2700K 10X70D</w:t>
            </w:r>
          </w:p>
        </w:tc>
        <w:tc>
          <w:tcPr>
            <w:tcW w:w="1374" w:type="dxa"/>
          </w:tcPr>
          <w:p w14:paraId="37C392B6" w14:textId="56C8F8D6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 RGBW 4in1 30D</w:t>
            </w:r>
          </w:p>
        </w:tc>
        <w:tc>
          <w:tcPr>
            <w:tcW w:w="1393" w:type="dxa"/>
          </w:tcPr>
          <w:p w14:paraId="1CB60E80" w14:textId="7FC6C555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 RGBW 4in1 30D</w:t>
            </w:r>
          </w:p>
        </w:tc>
        <w:tc>
          <w:tcPr>
            <w:tcW w:w="1362" w:type="dxa"/>
          </w:tcPr>
          <w:p w14:paraId="144BFC45" w14:textId="1C083112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2700K 10X70D</w:t>
            </w:r>
          </w:p>
        </w:tc>
      </w:tr>
      <w:tr w:rsidR="00635191" w:rsidRPr="00AD4703" w14:paraId="716FF2EF" w14:textId="421993D8" w:rsidTr="00964B6C">
        <w:trPr>
          <w:trHeight w:val="336"/>
        </w:trPr>
        <w:tc>
          <w:tcPr>
            <w:tcW w:w="561" w:type="dxa"/>
            <w:vAlign w:val="center"/>
          </w:tcPr>
          <w:p w14:paraId="2F5453D4" w14:textId="77777777" w:rsidR="00635191" w:rsidRPr="0068559F" w:rsidRDefault="00635191" w:rsidP="00635191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4</w:t>
            </w:r>
          </w:p>
        </w:tc>
        <w:tc>
          <w:tcPr>
            <w:tcW w:w="1424" w:type="dxa"/>
          </w:tcPr>
          <w:p w14:paraId="72F66F32" w14:textId="7B8BAB7C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2700K 12D</w:t>
            </w:r>
          </w:p>
        </w:tc>
        <w:tc>
          <w:tcPr>
            <w:tcW w:w="1424" w:type="dxa"/>
          </w:tcPr>
          <w:p w14:paraId="53CBF2A0" w14:textId="36B9D994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2700K 12D</w:t>
            </w:r>
          </w:p>
        </w:tc>
        <w:tc>
          <w:tcPr>
            <w:tcW w:w="1523" w:type="dxa"/>
          </w:tcPr>
          <w:p w14:paraId="5120C69A" w14:textId="628EBCA7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2700K 12D</w:t>
            </w:r>
          </w:p>
        </w:tc>
        <w:tc>
          <w:tcPr>
            <w:tcW w:w="1374" w:type="dxa"/>
          </w:tcPr>
          <w:p w14:paraId="04AE2516" w14:textId="121415FE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2700K 3.5D</w:t>
            </w:r>
          </w:p>
        </w:tc>
        <w:tc>
          <w:tcPr>
            <w:tcW w:w="1393" w:type="dxa"/>
          </w:tcPr>
          <w:p w14:paraId="161527C3" w14:textId="4840378C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2700K 3.5D</w:t>
            </w:r>
          </w:p>
        </w:tc>
        <w:tc>
          <w:tcPr>
            <w:tcW w:w="1362" w:type="dxa"/>
          </w:tcPr>
          <w:p w14:paraId="6A49A8D2" w14:textId="61150283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2700K 12D</w:t>
            </w:r>
          </w:p>
        </w:tc>
      </w:tr>
      <w:tr w:rsidR="00635191" w:rsidRPr="00AD4703" w14:paraId="7EDC3D1F" w14:textId="26DE7AF3" w:rsidTr="00964B6C">
        <w:trPr>
          <w:trHeight w:val="336"/>
        </w:trPr>
        <w:tc>
          <w:tcPr>
            <w:tcW w:w="561" w:type="dxa"/>
            <w:vAlign w:val="center"/>
          </w:tcPr>
          <w:p w14:paraId="6EC7B7BA" w14:textId="77777777" w:rsidR="00635191" w:rsidRPr="0068559F" w:rsidRDefault="00635191" w:rsidP="00635191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lastRenderedPageBreak/>
              <w:t>5</w:t>
            </w:r>
          </w:p>
        </w:tc>
        <w:tc>
          <w:tcPr>
            <w:tcW w:w="1424" w:type="dxa"/>
          </w:tcPr>
          <w:p w14:paraId="7EF908C1" w14:textId="4D6AFCD6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2700K 20D</w:t>
            </w:r>
          </w:p>
        </w:tc>
        <w:tc>
          <w:tcPr>
            <w:tcW w:w="1424" w:type="dxa"/>
          </w:tcPr>
          <w:p w14:paraId="591FC4DE" w14:textId="68A5E721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2700K 20D</w:t>
            </w:r>
          </w:p>
        </w:tc>
        <w:tc>
          <w:tcPr>
            <w:tcW w:w="1523" w:type="dxa"/>
          </w:tcPr>
          <w:p w14:paraId="7EE052FA" w14:textId="62F90843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2700K 20D</w:t>
            </w:r>
          </w:p>
        </w:tc>
        <w:tc>
          <w:tcPr>
            <w:tcW w:w="1374" w:type="dxa"/>
          </w:tcPr>
          <w:p w14:paraId="2B4FC0B0" w14:textId="35679035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2700K 5X20D</w:t>
            </w:r>
          </w:p>
        </w:tc>
        <w:tc>
          <w:tcPr>
            <w:tcW w:w="1393" w:type="dxa"/>
          </w:tcPr>
          <w:p w14:paraId="42D30CCB" w14:textId="2A4E5C6A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2700K 5X20D</w:t>
            </w:r>
          </w:p>
        </w:tc>
        <w:tc>
          <w:tcPr>
            <w:tcW w:w="1362" w:type="dxa"/>
          </w:tcPr>
          <w:p w14:paraId="401F7D04" w14:textId="5BB60266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2700K 20D</w:t>
            </w:r>
          </w:p>
        </w:tc>
      </w:tr>
      <w:tr w:rsidR="00635191" w:rsidRPr="00AD4703" w14:paraId="06022FF0" w14:textId="130BD9E6" w:rsidTr="00964B6C">
        <w:trPr>
          <w:trHeight w:val="336"/>
        </w:trPr>
        <w:tc>
          <w:tcPr>
            <w:tcW w:w="561" w:type="dxa"/>
            <w:vAlign w:val="center"/>
          </w:tcPr>
          <w:p w14:paraId="6221DBA6" w14:textId="77777777" w:rsidR="00635191" w:rsidRPr="0068559F" w:rsidRDefault="00635191" w:rsidP="00635191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6</w:t>
            </w:r>
          </w:p>
        </w:tc>
        <w:tc>
          <w:tcPr>
            <w:tcW w:w="1424" w:type="dxa"/>
          </w:tcPr>
          <w:p w14:paraId="35948724" w14:textId="411D86C6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2700K 30D</w:t>
            </w:r>
          </w:p>
        </w:tc>
        <w:tc>
          <w:tcPr>
            <w:tcW w:w="1424" w:type="dxa"/>
          </w:tcPr>
          <w:p w14:paraId="7F0A3F48" w14:textId="6476B802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2700K 30D</w:t>
            </w:r>
          </w:p>
        </w:tc>
        <w:tc>
          <w:tcPr>
            <w:tcW w:w="1523" w:type="dxa"/>
          </w:tcPr>
          <w:p w14:paraId="47F46637" w14:textId="1AA711FA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2700K 30D</w:t>
            </w:r>
          </w:p>
        </w:tc>
        <w:tc>
          <w:tcPr>
            <w:tcW w:w="1374" w:type="dxa"/>
          </w:tcPr>
          <w:p w14:paraId="68EB6AC1" w14:textId="5B299BD9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2700K 10X70D</w:t>
            </w:r>
          </w:p>
        </w:tc>
        <w:tc>
          <w:tcPr>
            <w:tcW w:w="1393" w:type="dxa"/>
          </w:tcPr>
          <w:p w14:paraId="1FB87F8A" w14:textId="7E5C63B6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2700K 10X70D</w:t>
            </w:r>
          </w:p>
        </w:tc>
        <w:tc>
          <w:tcPr>
            <w:tcW w:w="1362" w:type="dxa"/>
          </w:tcPr>
          <w:p w14:paraId="48B2FF0E" w14:textId="5C614ECD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2700K 30D</w:t>
            </w:r>
          </w:p>
        </w:tc>
      </w:tr>
      <w:tr w:rsidR="00635191" w:rsidRPr="00AD4703" w14:paraId="56F726C0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5AF30AFC" w14:textId="1502655C" w:rsidR="00635191" w:rsidRPr="0068559F" w:rsidRDefault="00635191" w:rsidP="00635191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7</w:t>
            </w:r>
          </w:p>
        </w:tc>
        <w:tc>
          <w:tcPr>
            <w:tcW w:w="1424" w:type="dxa"/>
          </w:tcPr>
          <w:p w14:paraId="38F93E56" w14:textId="54D290ED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2700K 60D</w:t>
            </w:r>
          </w:p>
        </w:tc>
        <w:tc>
          <w:tcPr>
            <w:tcW w:w="1424" w:type="dxa"/>
          </w:tcPr>
          <w:p w14:paraId="4CD94C72" w14:textId="32148CEB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2700K 60D</w:t>
            </w:r>
          </w:p>
        </w:tc>
        <w:tc>
          <w:tcPr>
            <w:tcW w:w="1523" w:type="dxa"/>
          </w:tcPr>
          <w:p w14:paraId="47569E23" w14:textId="7A8260D0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2700K 60D</w:t>
            </w:r>
          </w:p>
        </w:tc>
        <w:tc>
          <w:tcPr>
            <w:tcW w:w="1374" w:type="dxa"/>
          </w:tcPr>
          <w:p w14:paraId="60FD6DB1" w14:textId="26DA8F38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2700K 12D</w:t>
            </w:r>
          </w:p>
        </w:tc>
        <w:tc>
          <w:tcPr>
            <w:tcW w:w="1393" w:type="dxa"/>
          </w:tcPr>
          <w:p w14:paraId="75661C5A" w14:textId="3D65D19A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2700K 12D</w:t>
            </w:r>
          </w:p>
        </w:tc>
        <w:tc>
          <w:tcPr>
            <w:tcW w:w="1362" w:type="dxa"/>
          </w:tcPr>
          <w:p w14:paraId="695AAEF7" w14:textId="2BAF5637" w:rsidR="00635191" w:rsidRPr="0068559F" w:rsidRDefault="00635191" w:rsidP="00635191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2700K 60D</w:t>
            </w:r>
          </w:p>
        </w:tc>
      </w:tr>
      <w:tr w:rsidR="00C856E6" w:rsidRPr="00AD4703" w14:paraId="1896FF54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2F1952AA" w14:textId="17F73338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8</w:t>
            </w:r>
          </w:p>
        </w:tc>
        <w:tc>
          <w:tcPr>
            <w:tcW w:w="1424" w:type="dxa"/>
          </w:tcPr>
          <w:p w14:paraId="79850F48" w14:textId="6F34D423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3000K 3.5D</w:t>
            </w:r>
          </w:p>
        </w:tc>
        <w:tc>
          <w:tcPr>
            <w:tcW w:w="1424" w:type="dxa"/>
          </w:tcPr>
          <w:p w14:paraId="00A840F6" w14:textId="0C8CA4F4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3000K 3.5D</w:t>
            </w:r>
          </w:p>
        </w:tc>
        <w:tc>
          <w:tcPr>
            <w:tcW w:w="1523" w:type="dxa"/>
          </w:tcPr>
          <w:p w14:paraId="51D0BDF6" w14:textId="66AB0F8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3000K 3.5D</w:t>
            </w:r>
          </w:p>
        </w:tc>
        <w:tc>
          <w:tcPr>
            <w:tcW w:w="1374" w:type="dxa"/>
          </w:tcPr>
          <w:p w14:paraId="501460BB" w14:textId="29B51948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2700K 30D</w:t>
            </w:r>
          </w:p>
        </w:tc>
        <w:tc>
          <w:tcPr>
            <w:tcW w:w="1393" w:type="dxa"/>
          </w:tcPr>
          <w:p w14:paraId="38CFCD7C" w14:textId="191D5FCB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2700K 30D</w:t>
            </w:r>
          </w:p>
        </w:tc>
        <w:tc>
          <w:tcPr>
            <w:tcW w:w="1362" w:type="dxa"/>
          </w:tcPr>
          <w:p w14:paraId="170AE8F0" w14:textId="5B43BB8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3000K 3.5D</w:t>
            </w:r>
          </w:p>
        </w:tc>
      </w:tr>
      <w:tr w:rsidR="00C856E6" w:rsidRPr="00AD4703" w14:paraId="2997363F" w14:textId="77777777" w:rsidTr="00303BAB">
        <w:trPr>
          <w:trHeight w:hRule="exact" w:val="1130"/>
        </w:trPr>
        <w:tc>
          <w:tcPr>
            <w:tcW w:w="561" w:type="dxa"/>
            <w:vAlign w:val="center"/>
          </w:tcPr>
          <w:p w14:paraId="4A908718" w14:textId="0174B90C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9</w:t>
            </w:r>
          </w:p>
        </w:tc>
        <w:tc>
          <w:tcPr>
            <w:tcW w:w="1424" w:type="dxa"/>
          </w:tcPr>
          <w:p w14:paraId="259B85E0" w14:textId="1ED6F65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3000K 5X20D</w:t>
            </w:r>
          </w:p>
        </w:tc>
        <w:tc>
          <w:tcPr>
            <w:tcW w:w="1424" w:type="dxa"/>
          </w:tcPr>
          <w:p w14:paraId="5A6BBA44" w14:textId="56481750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3000K 5X20D</w:t>
            </w:r>
          </w:p>
        </w:tc>
        <w:tc>
          <w:tcPr>
            <w:tcW w:w="1523" w:type="dxa"/>
          </w:tcPr>
          <w:p w14:paraId="71D59F03" w14:textId="27D2034B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3000K 5X20D</w:t>
            </w:r>
          </w:p>
        </w:tc>
        <w:tc>
          <w:tcPr>
            <w:tcW w:w="1374" w:type="dxa"/>
          </w:tcPr>
          <w:p w14:paraId="2B422DE7" w14:textId="24F45310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2700K 60D</w:t>
            </w:r>
          </w:p>
        </w:tc>
        <w:tc>
          <w:tcPr>
            <w:tcW w:w="1393" w:type="dxa"/>
          </w:tcPr>
          <w:p w14:paraId="24E7BB7B" w14:textId="29750BE8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2700K 60D</w:t>
            </w:r>
          </w:p>
        </w:tc>
        <w:tc>
          <w:tcPr>
            <w:tcW w:w="1362" w:type="dxa"/>
          </w:tcPr>
          <w:p w14:paraId="691018E0" w14:textId="3C122D4C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3000K 5X20D</w:t>
            </w:r>
          </w:p>
        </w:tc>
      </w:tr>
      <w:tr w:rsidR="00C856E6" w:rsidRPr="00AD4703" w14:paraId="72EF4B2B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5DBC4BF5" w14:textId="70990F7D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10</w:t>
            </w:r>
          </w:p>
        </w:tc>
        <w:tc>
          <w:tcPr>
            <w:tcW w:w="1424" w:type="dxa"/>
          </w:tcPr>
          <w:p w14:paraId="1BBAEA72" w14:textId="616614CE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3000K 10X70D</w:t>
            </w:r>
          </w:p>
        </w:tc>
        <w:tc>
          <w:tcPr>
            <w:tcW w:w="1424" w:type="dxa"/>
          </w:tcPr>
          <w:p w14:paraId="6CC0D53A" w14:textId="44E72D1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3000K 10X70D</w:t>
            </w:r>
          </w:p>
        </w:tc>
        <w:tc>
          <w:tcPr>
            <w:tcW w:w="1523" w:type="dxa"/>
          </w:tcPr>
          <w:p w14:paraId="3CC10CA7" w14:textId="11282CC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3000K 10X70D</w:t>
            </w:r>
          </w:p>
        </w:tc>
        <w:tc>
          <w:tcPr>
            <w:tcW w:w="1374" w:type="dxa"/>
          </w:tcPr>
          <w:p w14:paraId="550F42CD" w14:textId="1F482065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3000K 3.5D</w:t>
            </w:r>
          </w:p>
        </w:tc>
        <w:tc>
          <w:tcPr>
            <w:tcW w:w="1393" w:type="dxa"/>
          </w:tcPr>
          <w:p w14:paraId="45828E09" w14:textId="33BD4F23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3000K 3.5D</w:t>
            </w:r>
          </w:p>
        </w:tc>
        <w:tc>
          <w:tcPr>
            <w:tcW w:w="1362" w:type="dxa"/>
          </w:tcPr>
          <w:p w14:paraId="3C8FC7C3" w14:textId="31D7E9B6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3000K 10X70D</w:t>
            </w:r>
          </w:p>
        </w:tc>
      </w:tr>
      <w:tr w:rsidR="00C856E6" w:rsidRPr="00AD4703" w14:paraId="3BE35D7F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4715A3F3" w14:textId="41547552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11</w:t>
            </w:r>
          </w:p>
        </w:tc>
        <w:tc>
          <w:tcPr>
            <w:tcW w:w="1424" w:type="dxa"/>
          </w:tcPr>
          <w:p w14:paraId="243F7307" w14:textId="584895DB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3000K 12D</w:t>
            </w:r>
          </w:p>
        </w:tc>
        <w:tc>
          <w:tcPr>
            <w:tcW w:w="1424" w:type="dxa"/>
          </w:tcPr>
          <w:p w14:paraId="312C8D8A" w14:textId="17D4457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3000K 12D</w:t>
            </w:r>
          </w:p>
        </w:tc>
        <w:tc>
          <w:tcPr>
            <w:tcW w:w="1523" w:type="dxa"/>
          </w:tcPr>
          <w:p w14:paraId="153EB13D" w14:textId="20A58AB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3000K 12D</w:t>
            </w:r>
          </w:p>
        </w:tc>
        <w:tc>
          <w:tcPr>
            <w:tcW w:w="1374" w:type="dxa"/>
          </w:tcPr>
          <w:p w14:paraId="21223D4A" w14:textId="46155735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3000K 5X20D</w:t>
            </w:r>
          </w:p>
        </w:tc>
        <w:tc>
          <w:tcPr>
            <w:tcW w:w="1393" w:type="dxa"/>
          </w:tcPr>
          <w:p w14:paraId="39960857" w14:textId="755D2B31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3000K 5X20D</w:t>
            </w:r>
          </w:p>
        </w:tc>
        <w:tc>
          <w:tcPr>
            <w:tcW w:w="1362" w:type="dxa"/>
          </w:tcPr>
          <w:p w14:paraId="4BCABDE2" w14:textId="4EA1B466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3000K 12D</w:t>
            </w:r>
          </w:p>
        </w:tc>
      </w:tr>
      <w:tr w:rsidR="00C856E6" w:rsidRPr="00AD4703" w14:paraId="75ECDA17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3D657034" w14:textId="2034DA23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12</w:t>
            </w:r>
          </w:p>
        </w:tc>
        <w:tc>
          <w:tcPr>
            <w:tcW w:w="1424" w:type="dxa"/>
          </w:tcPr>
          <w:p w14:paraId="778E4B6F" w14:textId="1F5046A0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3000K 20D</w:t>
            </w:r>
          </w:p>
        </w:tc>
        <w:tc>
          <w:tcPr>
            <w:tcW w:w="1424" w:type="dxa"/>
          </w:tcPr>
          <w:p w14:paraId="28F0EBA5" w14:textId="4BD828A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3000K 20D</w:t>
            </w:r>
          </w:p>
        </w:tc>
        <w:tc>
          <w:tcPr>
            <w:tcW w:w="1523" w:type="dxa"/>
          </w:tcPr>
          <w:p w14:paraId="3D8CD868" w14:textId="22051386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3000K 20D</w:t>
            </w:r>
          </w:p>
        </w:tc>
        <w:tc>
          <w:tcPr>
            <w:tcW w:w="1374" w:type="dxa"/>
          </w:tcPr>
          <w:p w14:paraId="5F56E1D9" w14:textId="367D924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3000K 10X70D</w:t>
            </w:r>
          </w:p>
        </w:tc>
        <w:tc>
          <w:tcPr>
            <w:tcW w:w="1393" w:type="dxa"/>
          </w:tcPr>
          <w:p w14:paraId="23233A65" w14:textId="7B32D563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3000K 10X70D</w:t>
            </w:r>
          </w:p>
        </w:tc>
        <w:tc>
          <w:tcPr>
            <w:tcW w:w="1362" w:type="dxa"/>
          </w:tcPr>
          <w:p w14:paraId="1983F223" w14:textId="0CF4895E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3000K 20D</w:t>
            </w:r>
          </w:p>
        </w:tc>
      </w:tr>
      <w:tr w:rsidR="00C856E6" w:rsidRPr="00AD4703" w14:paraId="43207006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0872B804" w14:textId="0EF35D9B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13</w:t>
            </w:r>
          </w:p>
        </w:tc>
        <w:tc>
          <w:tcPr>
            <w:tcW w:w="1424" w:type="dxa"/>
          </w:tcPr>
          <w:p w14:paraId="340A2B13" w14:textId="6B63911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3000K 30D</w:t>
            </w:r>
          </w:p>
        </w:tc>
        <w:tc>
          <w:tcPr>
            <w:tcW w:w="1424" w:type="dxa"/>
          </w:tcPr>
          <w:p w14:paraId="05234588" w14:textId="74E29D20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3000K 30D</w:t>
            </w:r>
          </w:p>
        </w:tc>
        <w:tc>
          <w:tcPr>
            <w:tcW w:w="1523" w:type="dxa"/>
          </w:tcPr>
          <w:p w14:paraId="352F2CC7" w14:textId="79C4B420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3000K 30D</w:t>
            </w:r>
          </w:p>
        </w:tc>
        <w:tc>
          <w:tcPr>
            <w:tcW w:w="1374" w:type="dxa"/>
          </w:tcPr>
          <w:p w14:paraId="6DD594DF" w14:textId="3AD65184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3000K 12D</w:t>
            </w:r>
          </w:p>
        </w:tc>
        <w:tc>
          <w:tcPr>
            <w:tcW w:w="1393" w:type="dxa"/>
          </w:tcPr>
          <w:p w14:paraId="35BD3343" w14:textId="4509C854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3000K 12D</w:t>
            </w:r>
          </w:p>
        </w:tc>
        <w:tc>
          <w:tcPr>
            <w:tcW w:w="1362" w:type="dxa"/>
          </w:tcPr>
          <w:p w14:paraId="36645BBF" w14:textId="5875F1D5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3000K 30D</w:t>
            </w:r>
          </w:p>
        </w:tc>
      </w:tr>
      <w:tr w:rsidR="00C856E6" w:rsidRPr="00AD4703" w14:paraId="37D87872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6B31C00A" w14:textId="18A832A8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14</w:t>
            </w:r>
          </w:p>
        </w:tc>
        <w:tc>
          <w:tcPr>
            <w:tcW w:w="1424" w:type="dxa"/>
          </w:tcPr>
          <w:p w14:paraId="6EA11DD1" w14:textId="364A267C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3000K 60D</w:t>
            </w:r>
          </w:p>
        </w:tc>
        <w:tc>
          <w:tcPr>
            <w:tcW w:w="1424" w:type="dxa"/>
          </w:tcPr>
          <w:p w14:paraId="3601C134" w14:textId="09202536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3000K 60D</w:t>
            </w:r>
          </w:p>
        </w:tc>
        <w:tc>
          <w:tcPr>
            <w:tcW w:w="1523" w:type="dxa"/>
          </w:tcPr>
          <w:p w14:paraId="7C5DBF7A" w14:textId="3473F144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3000K 60D</w:t>
            </w:r>
          </w:p>
        </w:tc>
        <w:tc>
          <w:tcPr>
            <w:tcW w:w="1374" w:type="dxa"/>
          </w:tcPr>
          <w:p w14:paraId="3387B87C" w14:textId="28F2D3F0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3000K 20D</w:t>
            </w:r>
          </w:p>
        </w:tc>
        <w:tc>
          <w:tcPr>
            <w:tcW w:w="1393" w:type="dxa"/>
          </w:tcPr>
          <w:p w14:paraId="78BD4EFA" w14:textId="5F344DE5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3000K 20D</w:t>
            </w:r>
          </w:p>
        </w:tc>
        <w:tc>
          <w:tcPr>
            <w:tcW w:w="1362" w:type="dxa"/>
          </w:tcPr>
          <w:p w14:paraId="118BB62C" w14:textId="77E42B94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3000K 60D</w:t>
            </w:r>
          </w:p>
        </w:tc>
      </w:tr>
      <w:tr w:rsidR="00C856E6" w:rsidRPr="00AD4703" w14:paraId="1364A828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3BD04BF3" w14:textId="71D923D5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lastRenderedPageBreak/>
              <w:t>15</w:t>
            </w:r>
          </w:p>
        </w:tc>
        <w:tc>
          <w:tcPr>
            <w:tcW w:w="1424" w:type="dxa"/>
          </w:tcPr>
          <w:p w14:paraId="40FE7495" w14:textId="12F8826B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  <w:tc>
          <w:tcPr>
            <w:tcW w:w="1424" w:type="dxa"/>
          </w:tcPr>
          <w:p w14:paraId="7CCB40A8" w14:textId="6CE86DEA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4000K 3.5D</w:t>
            </w:r>
          </w:p>
        </w:tc>
        <w:tc>
          <w:tcPr>
            <w:tcW w:w="1523" w:type="dxa"/>
          </w:tcPr>
          <w:p w14:paraId="1C7C66A4" w14:textId="6DD28E9D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  <w:tc>
          <w:tcPr>
            <w:tcW w:w="1374" w:type="dxa"/>
          </w:tcPr>
          <w:p w14:paraId="6B7A73EC" w14:textId="10E5DCC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3000K 30D</w:t>
            </w:r>
          </w:p>
        </w:tc>
        <w:tc>
          <w:tcPr>
            <w:tcW w:w="1393" w:type="dxa"/>
          </w:tcPr>
          <w:p w14:paraId="53BE167A" w14:textId="4B39FB8D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3000K 30D</w:t>
            </w:r>
          </w:p>
        </w:tc>
        <w:tc>
          <w:tcPr>
            <w:tcW w:w="1362" w:type="dxa"/>
          </w:tcPr>
          <w:p w14:paraId="3E7115F8" w14:textId="5AA316CE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</w:tr>
      <w:tr w:rsidR="00C856E6" w:rsidRPr="00AD4703" w14:paraId="222374D7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75C7C4CA" w14:textId="702953CF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16</w:t>
            </w:r>
          </w:p>
        </w:tc>
        <w:tc>
          <w:tcPr>
            <w:tcW w:w="1424" w:type="dxa"/>
          </w:tcPr>
          <w:p w14:paraId="0BD56D86" w14:textId="3546E2D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  <w:tc>
          <w:tcPr>
            <w:tcW w:w="1424" w:type="dxa"/>
          </w:tcPr>
          <w:p w14:paraId="15D77623" w14:textId="78D7CF6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  <w:tc>
          <w:tcPr>
            <w:tcW w:w="1523" w:type="dxa"/>
          </w:tcPr>
          <w:p w14:paraId="05DBE8FF" w14:textId="7F7BC249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  <w:tc>
          <w:tcPr>
            <w:tcW w:w="1374" w:type="dxa"/>
          </w:tcPr>
          <w:p w14:paraId="60862EAA" w14:textId="4881AF50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3000K 60D</w:t>
            </w:r>
          </w:p>
        </w:tc>
        <w:tc>
          <w:tcPr>
            <w:tcW w:w="1393" w:type="dxa"/>
          </w:tcPr>
          <w:p w14:paraId="16B91A29" w14:textId="2824DAF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3000K 60D</w:t>
            </w:r>
          </w:p>
        </w:tc>
        <w:tc>
          <w:tcPr>
            <w:tcW w:w="1362" w:type="dxa"/>
          </w:tcPr>
          <w:p w14:paraId="562D47AC" w14:textId="746BE7F4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</w:tr>
      <w:tr w:rsidR="00C856E6" w:rsidRPr="00AD4703" w14:paraId="53095A6A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77108789" w14:textId="7F470321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17</w:t>
            </w:r>
          </w:p>
        </w:tc>
        <w:tc>
          <w:tcPr>
            <w:tcW w:w="1424" w:type="dxa"/>
          </w:tcPr>
          <w:p w14:paraId="502C9093" w14:textId="6E7C509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  <w:tc>
          <w:tcPr>
            <w:tcW w:w="1424" w:type="dxa"/>
          </w:tcPr>
          <w:p w14:paraId="58B33057" w14:textId="502102F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  <w:tc>
          <w:tcPr>
            <w:tcW w:w="1523" w:type="dxa"/>
          </w:tcPr>
          <w:p w14:paraId="6D526ABF" w14:textId="3305C25E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  <w:tc>
          <w:tcPr>
            <w:tcW w:w="1374" w:type="dxa"/>
          </w:tcPr>
          <w:p w14:paraId="0DD605DE" w14:textId="4FE91B3A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3.5D</w:t>
            </w:r>
          </w:p>
        </w:tc>
        <w:tc>
          <w:tcPr>
            <w:tcW w:w="1393" w:type="dxa"/>
          </w:tcPr>
          <w:p w14:paraId="66ABDF73" w14:textId="40D87DC4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3.5D</w:t>
            </w:r>
          </w:p>
        </w:tc>
        <w:tc>
          <w:tcPr>
            <w:tcW w:w="1362" w:type="dxa"/>
          </w:tcPr>
          <w:p w14:paraId="6AA83BC1" w14:textId="424AC538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</w:tr>
      <w:tr w:rsidR="00C856E6" w:rsidRPr="00AD4703" w14:paraId="2C0E9D62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06A86749" w14:textId="328079EE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18</w:t>
            </w:r>
          </w:p>
        </w:tc>
        <w:tc>
          <w:tcPr>
            <w:tcW w:w="1424" w:type="dxa"/>
          </w:tcPr>
          <w:p w14:paraId="058F064F" w14:textId="427F3159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20D</w:t>
            </w:r>
          </w:p>
        </w:tc>
        <w:tc>
          <w:tcPr>
            <w:tcW w:w="1424" w:type="dxa"/>
          </w:tcPr>
          <w:p w14:paraId="5AF1AD4F" w14:textId="5A7B78F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  <w:tc>
          <w:tcPr>
            <w:tcW w:w="1523" w:type="dxa"/>
          </w:tcPr>
          <w:p w14:paraId="04929AC7" w14:textId="01A4FB8B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20D</w:t>
            </w:r>
          </w:p>
        </w:tc>
        <w:tc>
          <w:tcPr>
            <w:tcW w:w="1374" w:type="dxa"/>
          </w:tcPr>
          <w:p w14:paraId="07486710" w14:textId="252E37D5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  <w:tc>
          <w:tcPr>
            <w:tcW w:w="1393" w:type="dxa"/>
          </w:tcPr>
          <w:p w14:paraId="7FA68F13" w14:textId="3EF053BD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  <w:tc>
          <w:tcPr>
            <w:tcW w:w="1362" w:type="dxa"/>
          </w:tcPr>
          <w:p w14:paraId="33CBC9EF" w14:textId="545BAD4A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20D</w:t>
            </w:r>
          </w:p>
        </w:tc>
      </w:tr>
      <w:tr w:rsidR="00C856E6" w:rsidRPr="00AD4703" w14:paraId="07A182C9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0C6530C1" w14:textId="7459899A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19</w:t>
            </w:r>
          </w:p>
        </w:tc>
        <w:tc>
          <w:tcPr>
            <w:tcW w:w="1424" w:type="dxa"/>
          </w:tcPr>
          <w:p w14:paraId="210C11EA" w14:textId="57C9F361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424" w:type="dxa"/>
          </w:tcPr>
          <w:p w14:paraId="67180184" w14:textId="002366F0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20D</w:t>
            </w:r>
          </w:p>
        </w:tc>
        <w:tc>
          <w:tcPr>
            <w:tcW w:w="1523" w:type="dxa"/>
          </w:tcPr>
          <w:p w14:paraId="1EFF180C" w14:textId="4C1D0D5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374" w:type="dxa"/>
          </w:tcPr>
          <w:p w14:paraId="3B4A37D6" w14:textId="40E3EF4C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  <w:tc>
          <w:tcPr>
            <w:tcW w:w="1393" w:type="dxa"/>
          </w:tcPr>
          <w:p w14:paraId="294CDE6A" w14:textId="58E5FA9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  <w:tc>
          <w:tcPr>
            <w:tcW w:w="1362" w:type="dxa"/>
          </w:tcPr>
          <w:p w14:paraId="04FD61E7" w14:textId="7DE0F35E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</w:tr>
      <w:tr w:rsidR="00C856E6" w:rsidRPr="00AD4703" w14:paraId="1621570E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64FD0DDC" w14:textId="7BFC4AF7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20</w:t>
            </w:r>
          </w:p>
        </w:tc>
        <w:tc>
          <w:tcPr>
            <w:tcW w:w="1424" w:type="dxa"/>
          </w:tcPr>
          <w:p w14:paraId="5B099360" w14:textId="0363ABA3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  <w:tc>
          <w:tcPr>
            <w:tcW w:w="1424" w:type="dxa"/>
          </w:tcPr>
          <w:p w14:paraId="1967BDA4" w14:textId="0BC1D39A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523" w:type="dxa"/>
          </w:tcPr>
          <w:p w14:paraId="3BE30868" w14:textId="18499DF8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  <w:tc>
          <w:tcPr>
            <w:tcW w:w="1374" w:type="dxa"/>
          </w:tcPr>
          <w:p w14:paraId="0FC650BB" w14:textId="1583D30D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  <w:tc>
          <w:tcPr>
            <w:tcW w:w="1393" w:type="dxa"/>
          </w:tcPr>
          <w:p w14:paraId="4613CC55" w14:textId="3B20DEB0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  <w:tc>
          <w:tcPr>
            <w:tcW w:w="1362" w:type="dxa"/>
          </w:tcPr>
          <w:p w14:paraId="0092ADC7" w14:textId="2E973EE4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</w:tr>
      <w:tr w:rsidR="00C856E6" w:rsidRPr="00AD4703" w14:paraId="51B3FECC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51D684ED" w14:textId="3C885C7F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21</w:t>
            </w:r>
          </w:p>
        </w:tc>
        <w:tc>
          <w:tcPr>
            <w:tcW w:w="1424" w:type="dxa"/>
          </w:tcPr>
          <w:p w14:paraId="2DB64D25" w14:textId="7D607299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3.5D</w:t>
            </w:r>
          </w:p>
        </w:tc>
        <w:tc>
          <w:tcPr>
            <w:tcW w:w="1424" w:type="dxa"/>
          </w:tcPr>
          <w:p w14:paraId="45BA3E23" w14:textId="066864B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  <w:tc>
          <w:tcPr>
            <w:tcW w:w="1523" w:type="dxa"/>
          </w:tcPr>
          <w:p w14:paraId="14EE9950" w14:textId="326260D0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4000К 3.5D</w:t>
            </w:r>
          </w:p>
        </w:tc>
        <w:tc>
          <w:tcPr>
            <w:tcW w:w="1374" w:type="dxa"/>
          </w:tcPr>
          <w:p w14:paraId="207C4850" w14:textId="2FD6DDF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393" w:type="dxa"/>
          </w:tcPr>
          <w:p w14:paraId="5AEEEC05" w14:textId="1A250E8B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362" w:type="dxa"/>
          </w:tcPr>
          <w:p w14:paraId="1AE1562F" w14:textId="72535694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3.5D</w:t>
            </w:r>
          </w:p>
        </w:tc>
      </w:tr>
      <w:tr w:rsidR="00C856E6" w:rsidRPr="00AD4703" w14:paraId="62A92F23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59E2315E" w14:textId="08DE5959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22</w:t>
            </w:r>
          </w:p>
        </w:tc>
        <w:tc>
          <w:tcPr>
            <w:tcW w:w="1424" w:type="dxa"/>
          </w:tcPr>
          <w:p w14:paraId="558CCDB2" w14:textId="31AB0B6C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  <w:tc>
          <w:tcPr>
            <w:tcW w:w="1424" w:type="dxa"/>
          </w:tcPr>
          <w:p w14:paraId="15BC0ABF" w14:textId="2147B60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3.5D</w:t>
            </w:r>
          </w:p>
        </w:tc>
        <w:tc>
          <w:tcPr>
            <w:tcW w:w="1523" w:type="dxa"/>
          </w:tcPr>
          <w:p w14:paraId="69F4F622" w14:textId="7432D92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  <w:tc>
          <w:tcPr>
            <w:tcW w:w="1374" w:type="dxa"/>
          </w:tcPr>
          <w:p w14:paraId="759371C1" w14:textId="767785E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393" w:type="dxa"/>
          </w:tcPr>
          <w:p w14:paraId="347FFF89" w14:textId="44093471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362" w:type="dxa"/>
          </w:tcPr>
          <w:p w14:paraId="2D7AFF84" w14:textId="22ED2258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</w:tr>
      <w:tr w:rsidR="00C856E6" w:rsidRPr="00AD4703" w14:paraId="3B63E826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681C28A7" w14:textId="5784CE42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23</w:t>
            </w:r>
          </w:p>
        </w:tc>
        <w:tc>
          <w:tcPr>
            <w:tcW w:w="1424" w:type="dxa"/>
          </w:tcPr>
          <w:p w14:paraId="1B508522" w14:textId="133D65F3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  <w:tc>
          <w:tcPr>
            <w:tcW w:w="1424" w:type="dxa"/>
          </w:tcPr>
          <w:p w14:paraId="7B10237E" w14:textId="38F967D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  <w:tc>
          <w:tcPr>
            <w:tcW w:w="1523" w:type="dxa"/>
          </w:tcPr>
          <w:p w14:paraId="352E972E" w14:textId="4E12AA93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  <w:tc>
          <w:tcPr>
            <w:tcW w:w="1374" w:type="dxa"/>
          </w:tcPr>
          <w:p w14:paraId="576A83AB" w14:textId="67FF846A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  <w:tc>
          <w:tcPr>
            <w:tcW w:w="1393" w:type="dxa"/>
          </w:tcPr>
          <w:p w14:paraId="2C4A2DA9" w14:textId="61B64ADD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4000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  <w:tc>
          <w:tcPr>
            <w:tcW w:w="1362" w:type="dxa"/>
          </w:tcPr>
          <w:p w14:paraId="34C66D82" w14:textId="29CE6C94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</w:tr>
      <w:tr w:rsidR="00C856E6" w:rsidRPr="00AD4703" w14:paraId="2E589DD8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2A4175FD" w14:textId="46FB348E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lastRenderedPageBreak/>
              <w:t>24</w:t>
            </w:r>
          </w:p>
        </w:tc>
        <w:tc>
          <w:tcPr>
            <w:tcW w:w="1424" w:type="dxa"/>
          </w:tcPr>
          <w:p w14:paraId="2C5830A9" w14:textId="785E5AB9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  <w:tc>
          <w:tcPr>
            <w:tcW w:w="1424" w:type="dxa"/>
          </w:tcPr>
          <w:p w14:paraId="4E4F921B" w14:textId="0E1699B3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  <w:tc>
          <w:tcPr>
            <w:tcW w:w="1523" w:type="dxa"/>
          </w:tcPr>
          <w:p w14:paraId="5DA4FBAC" w14:textId="0CBC056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  <w:tc>
          <w:tcPr>
            <w:tcW w:w="1374" w:type="dxa"/>
          </w:tcPr>
          <w:p w14:paraId="1D57E02F" w14:textId="0350D7CE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4000К 3.5D</w:t>
            </w:r>
          </w:p>
        </w:tc>
        <w:tc>
          <w:tcPr>
            <w:tcW w:w="1393" w:type="dxa"/>
          </w:tcPr>
          <w:p w14:paraId="4F4037BA" w14:textId="51BB3F4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4000К 3.5D</w:t>
            </w:r>
          </w:p>
        </w:tc>
        <w:tc>
          <w:tcPr>
            <w:tcW w:w="1362" w:type="dxa"/>
          </w:tcPr>
          <w:p w14:paraId="6DA6AD70" w14:textId="752F7491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</w:tr>
      <w:tr w:rsidR="00C856E6" w:rsidRPr="00AD4703" w14:paraId="05B6A12A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0E7E7493" w14:textId="05874713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25</w:t>
            </w:r>
          </w:p>
        </w:tc>
        <w:tc>
          <w:tcPr>
            <w:tcW w:w="1424" w:type="dxa"/>
          </w:tcPr>
          <w:p w14:paraId="244AE147" w14:textId="60416AD3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20D</w:t>
            </w:r>
          </w:p>
        </w:tc>
        <w:tc>
          <w:tcPr>
            <w:tcW w:w="1424" w:type="dxa"/>
          </w:tcPr>
          <w:p w14:paraId="67B12B45" w14:textId="3CF32B73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  <w:tc>
          <w:tcPr>
            <w:tcW w:w="1523" w:type="dxa"/>
          </w:tcPr>
          <w:p w14:paraId="12D5E50A" w14:textId="5A88AF38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20D</w:t>
            </w:r>
          </w:p>
        </w:tc>
        <w:tc>
          <w:tcPr>
            <w:tcW w:w="1374" w:type="dxa"/>
          </w:tcPr>
          <w:p w14:paraId="32C0647C" w14:textId="35C774B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5000К 3.5D</w:t>
            </w:r>
          </w:p>
        </w:tc>
        <w:tc>
          <w:tcPr>
            <w:tcW w:w="1393" w:type="dxa"/>
          </w:tcPr>
          <w:p w14:paraId="19DBB733" w14:textId="40DB575E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5000К 3.5D</w:t>
            </w:r>
          </w:p>
        </w:tc>
        <w:tc>
          <w:tcPr>
            <w:tcW w:w="1362" w:type="dxa"/>
          </w:tcPr>
          <w:p w14:paraId="1D0FE450" w14:textId="3303C9DE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20D</w:t>
            </w:r>
          </w:p>
        </w:tc>
      </w:tr>
      <w:tr w:rsidR="00C856E6" w:rsidRPr="00AD4703" w14:paraId="3266DAAD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4708B3E0" w14:textId="6C7329B2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26</w:t>
            </w:r>
          </w:p>
        </w:tc>
        <w:tc>
          <w:tcPr>
            <w:tcW w:w="1424" w:type="dxa"/>
          </w:tcPr>
          <w:p w14:paraId="33E96FD1" w14:textId="2A2CC45A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424" w:type="dxa"/>
          </w:tcPr>
          <w:p w14:paraId="1D737DCB" w14:textId="609CFCE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20D</w:t>
            </w:r>
          </w:p>
        </w:tc>
        <w:tc>
          <w:tcPr>
            <w:tcW w:w="1523" w:type="dxa"/>
          </w:tcPr>
          <w:p w14:paraId="72AD988E" w14:textId="2BD3C399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374" w:type="dxa"/>
          </w:tcPr>
          <w:p w14:paraId="08C26831" w14:textId="74E31F66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  <w:tc>
          <w:tcPr>
            <w:tcW w:w="1393" w:type="dxa"/>
          </w:tcPr>
          <w:p w14:paraId="2523C2CB" w14:textId="3957CD0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5X20D</w:t>
            </w:r>
          </w:p>
        </w:tc>
        <w:tc>
          <w:tcPr>
            <w:tcW w:w="1362" w:type="dxa"/>
          </w:tcPr>
          <w:p w14:paraId="67F4B8EA" w14:textId="242DDE86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</w:tr>
      <w:tr w:rsidR="00C856E6" w:rsidRPr="00AD4703" w14:paraId="5DCF40C7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438685D8" w14:textId="1B7FC979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27</w:t>
            </w:r>
          </w:p>
        </w:tc>
        <w:tc>
          <w:tcPr>
            <w:tcW w:w="1424" w:type="dxa"/>
          </w:tcPr>
          <w:p w14:paraId="1AC998BF" w14:textId="6D88D10C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  <w:tc>
          <w:tcPr>
            <w:tcW w:w="1424" w:type="dxa"/>
          </w:tcPr>
          <w:p w14:paraId="42F592BB" w14:textId="7D158A21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523" w:type="dxa"/>
          </w:tcPr>
          <w:p w14:paraId="620AE460" w14:textId="7FD97555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  <w:tc>
          <w:tcPr>
            <w:tcW w:w="1374" w:type="dxa"/>
          </w:tcPr>
          <w:p w14:paraId="56E82BE9" w14:textId="312D0F3B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  <w:tc>
          <w:tcPr>
            <w:tcW w:w="1393" w:type="dxa"/>
          </w:tcPr>
          <w:p w14:paraId="23E97F36" w14:textId="4BF3B47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10X70D</w:t>
            </w:r>
          </w:p>
        </w:tc>
        <w:tc>
          <w:tcPr>
            <w:tcW w:w="1362" w:type="dxa"/>
          </w:tcPr>
          <w:p w14:paraId="4FC1EDDE" w14:textId="3CB40DC3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</w:tr>
      <w:tr w:rsidR="00C856E6" w:rsidRPr="00AD4703" w14:paraId="15ADF480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30494C21" w14:textId="728E191E" w:rsidR="00C856E6" w:rsidRPr="0068559F" w:rsidRDefault="00C856E6" w:rsidP="00C856E6">
            <w:pPr>
              <w:jc w:val="center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28</w:t>
            </w:r>
          </w:p>
        </w:tc>
        <w:tc>
          <w:tcPr>
            <w:tcW w:w="1424" w:type="dxa"/>
          </w:tcPr>
          <w:p w14:paraId="06FA4CEF" w14:textId="62DC11CB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9W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3.5D</w:t>
            </w:r>
          </w:p>
        </w:tc>
        <w:tc>
          <w:tcPr>
            <w:tcW w:w="1424" w:type="dxa"/>
          </w:tcPr>
          <w:p w14:paraId="4B66101D" w14:textId="2D44F99B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15W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  <w:tc>
          <w:tcPr>
            <w:tcW w:w="1523" w:type="dxa"/>
          </w:tcPr>
          <w:p w14:paraId="25851795" w14:textId="7B061ADC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20W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3.5D</w:t>
            </w:r>
          </w:p>
        </w:tc>
        <w:tc>
          <w:tcPr>
            <w:tcW w:w="1374" w:type="dxa"/>
          </w:tcPr>
          <w:p w14:paraId="7DE669F2" w14:textId="5894AD56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  <w:tc>
          <w:tcPr>
            <w:tcW w:w="1393" w:type="dxa"/>
          </w:tcPr>
          <w:p w14:paraId="0B7B594F" w14:textId="27B0723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12D</w:t>
            </w:r>
          </w:p>
        </w:tc>
        <w:tc>
          <w:tcPr>
            <w:tcW w:w="1362" w:type="dxa"/>
          </w:tcPr>
          <w:p w14:paraId="161DF0DC" w14:textId="0043D8B5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50W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3.5D</w:t>
            </w:r>
          </w:p>
        </w:tc>
      </w:tr>
      <w:tr w:rsidR="00C856E6" w:rsidRPr="00AD4703" w14:paraId="75B4916D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2948D2D4" w14:textId="34141489" w:rsidR="00C856E6" w:rsidRPr="0068559F" w:rsidRDefault="00C856E6" w:rsidP="00C856E6">
            <w:pPr>
              <w:jc w:val="center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29</w:t>
            </w:r>
          </w:p>
        </w:tc>
        <w:tc>
          <w:tcPr>
            <w:tcW w:w="1424" w:type="dxa"/>
          </w:tcPr>
          <w:p w14:paraId="69CCEABA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  <w:tc>
          <w:tcPr>
            <w:tcW w:w="1424" w:type="dxa"/>
          </w:tcPr>
          <w:p w14:paraId="7555C7FF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  <w:tc>
          <w:tcPr>
            <w:tcW w:w="1523" w:type="dxa"/>
          </w:tcPr>
          <w:p w14:paraId="76E66716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  <w:tc>
          <w:tcPr>
            <w:tcW w:w="1374" w:type="dxa"/>
          </w:tcPr>
          <w:p w14:paraId="000DB51A" w14:textId="2DC02BEE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393" w:type="dxa"/>
          </w:tcPr>
          <w:p w14:paraId="28E94E89" w14:textId="71069F9D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362" w:type="dxa"/>
          </w:tcPr>
          <w:p w14:paraId="19769811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</w:tr>
      <w:tr w:rsidR="00C856E6" w:rsidRPr="00AD4703" w14:paraId="46794BF5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42EBB6D9" w14:textId="09DC69C2" w:rsidR="00C856E6" w:rsidRPr="0068559F" w:rsidRDefault="00C856E6" w:rsidP="00C856E6">
            <w:pPr>
              <w:jc w:val="center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30</w:t>
            </w:r>
          </w:p>
        </w:tc>
        <w:tc>
          <w:tcPr>
            <w:tcW w:w="1424" w:type="dxa"/>
          </w:tcPr>
          <w:p w14:paraId="67D268BD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  <w:tc>
          <w:tcPr>
            <w:tcW w:w="1424" w:type="dxa"/>
          </w:tcPr>
          <w:p w14:paraId="0E09068F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  <w:tc>
          <w:tcPr>
            <w:tcW w:w="1523" w:type="dxa"/>
          </w:tcPr>
          <w:p w14:paraId="0B4D6502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  <w:tc>
          <w:tcPr>
            <w:tcW w:w="1374" w:type="dxa"/>
          </w:tcPr>
          <w:p w14:paraId="3328B506" w14:textId="0C6A7B42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393" w:type="dxa"/>
          </w:tcPr>
          <w:p w14:paraId="3BB582F8" w14:textId="21C4E855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30D</w:t>
            </w:r>
          </w:p>
        </w:tc>
        <w:tc>
          <w:tcPr>
            <w:tcW w:w="1362" w:type="dxa"/>
          </w:tcPr>
          <w:p w14:paraId="3D6E2B20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</w:tr>
      <w:tr w:rsidR="00C856E6" w:rsidRPr="00AD4703" w14:paraId="7A32F410" w14:textId="77777777" w:rsidTr="00964B6C">
        <w:trPr>
          <w:trHeight w:val="336"/>
        </w:trPr>
        <w:tc>
          <w:tcPr>
            <w:tcW w:w="561" w:type="dxa"/>
            <w:vAlign w:val="center"/>
          </w:tcPr>
          <w:p w14:paraId="11B1A08E" w14:textId="4916EAC7" w:rsidR="00C856E6" w:rsidRPr="0068559F" w:rsidRDefault="00C856E6" w:rsidP="00C856E6">
            <w:pPr>
              <w:jc w:val="center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31</w:t>
            </w:r>
          </w:p>
        </w:tc>
        <w:tc>
          <w:tcPr>
            <w:tcW w:w="1424" w:type="dxa"/>
          </w:tcPr>
          <w:p w14:paraId="66691E95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  <w:tc>
          <w:tcPr>
            <w:tcW w:w="1424" w:type="dxa"/>
          </w:tcPr>
          <w:p w14:paraId="69C72067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  <w:tc>
          <w:tcPr>
            <w:tcW w:w="1523" w:type="dxa"/>
          </w:tcPr>
          <w:p w14:paraId="17330D4D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  <w:tc>
          <w:tcPr>
            <w:tcW w:w="1374" w:type="dxa"/>
          </w:tcPr>
          <w:p w14:paraId="1C91FC72" w14:textId="6C88B46F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30W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  <w:tc>
          <w:tcPr>
            <w:tcW w:w="1393" w:type="dxa"/>
          </w:tcPr>
          <w:p w14:paraId="278E611B" w14:textId="3669DAC1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Garnet Glow 35W 5000</w:t>
            </w:r>
            <w:r w:rsidRPr="0068559F">
              <w:rPr>
                <w:rFonts w:ascii="Montserrat" w:hAnsi="Montserrat"/>
              </w:rPr>
              <w:t>К</w:t>
            </w:r>
            <w:r w:rsidRPr="0068559F">
              <w:rPr>
                <w:rFonts w:ascii="Montserrat" w:hAnsi="Montserrat"/>
                <w:lang w:val="en-US"/>
              </w:rPr>
              <w:t xml:space="preserve">  60D</w:t>
            </w:r>
          </w:p>
        </w:tc>
        <w:tc>
          <w:tcPr>
            <w:tcW w:w="1362" w:type="dxa"/>
          </w:tcPr>
          <w:p w14:paraId="1C300B6C" w14:textId="77777777" w:rsidR="00C856E6" w:rsidRPr="0068559F" w:rsidRDefault="00C856E6" w:rsidP="00C856E6">
            <w:pPr>
              <w:rPr>
                <w:rFonts w:ascii="Montserrat" w:hAnsi="Montserrat"/>
                <w:lang w:val="en-US"/>
              </w:rPr>
            </w:pPr>
          </w:p>
        </w:tc>
      </w:tr>
    </w:tbl>
    <w:p w14:paraId="03ABD1E5" w14:textId="707E624C" w:rsidR="00AF3B5A" w:rsidRPr="0068559F" w:rsidRDefault="00AF3B5A" w:rsidP="00AF3B5A">
      <w:pPr>
        <w:rPr>
          <w:rFonts w:ascii="Montserrat" w:hAnsi="Montserrat"/>
          <w:lang w:val="en-US"/>
        </w:rPr>
      </w:pPr>
    </w:p>
    <w:p w14:paraId="4AD4E2CD" w14:textId="7EAEA04D" w:rsidR="00AF3B5A" w:rsidRPr="0068559F" w:rsidRDefault="00AF3B5A" w:rsidP="003935D3">
      <w:pPr>
        <w:pStyle w:val="af0"/>
        <w:numPr>
          <w:ilvl w:val="0"/>
          <w:numId w:val="3"/>
        </w:numPr>
        <w:jc w:val="left"/>
        <w:rPr>
          <w:rFonts w:ascii="Montserrat" w:hAnsi="Montserrat"/>
          <w:lang w:val="ru-RU"/>
        </w:rPr>
      </w:pPr>
      <w:r w:rsidRPr="0068559F">
        <w:rPr>
          <w:rFonts w:ascii="Montserrat" w:hAnsi="Montserrat"/>
          <w:sz w:val="32"/>
          <w:szCs w:val="32"/>
          <w:lang w:val="ru-RU"/>
        </w:rPr>
        <w:t>Наименование подкатегорий в семействе</w:t>
      </w:r>
    </w:p>
    <w:p w14:paraId="7B109040" w14:textId="1CF20560" w:rsidR="00AF3B5A" w:rsidRPr="0068559F" w:rsidRDefault="001B2905" w:rsidP="00CA0D4F">
      <w:pPr>
        <w:jc w:val="both"/>
        <w:rPr>
          <w:rFonts w:ascii="Montserrat" w:hAnsi="Montserrat"/>
        </w:rPr>
      </w:pPr>
      <w:r w:rsidRPr="001B2905">
        <w:rPr>
          <w:rFonts w:ascii="Montserrat" w:hAnsi="Montserrat"/>
        </w:rPr>
        <w:t>УГО_GARNET GLOW</w:t>
      </w:r>
      <w:r>
        <w:rPr>
          <w:rFonts w:ascii="Montserrat" w:hAnsi="Montserrat"/>
        </w:rPr>
        <w:t xml:space="preserve"> - </w:t>
      </w:r>
      <w:r w:rsidRPr="001B2905">
        <w:rPr>
          <w:rFonts w:ascii="Montserrat" w:hAnsi="Montserrat"/>
        </w:rPr>
        <w:t xml:space="preserve">подкатегория </w:t>
      </w:r>
      <w:r>
        <w:rPr>
          <w:rFonts w:ascii="Montserrat" w:hAnsi="Montserrat"/>
        </w:rPr>
        <w:t>элементов узлов</w:t>
      </w:r>
      <w:r w:rsidRPr="001B2905">
        <w:rPr>
          <w:rFonts w:ascii="Montserrat" w:hAnsi="Montserrat"/>
        </w:rPr>
        <w:t xml:space="preserve"> внутри вложенного семейства </w:t>
      </w:r>
      <w:r>
        <w:rPr>
          <w:rFonts w:ascii="Montserrat" w:hAnsi="Montserrat"/>
        </w:rPr>
        <w:t>УГО.</w:t>
      </w:r>
    </w:p>
    <w:p w14:paraId="76D9E78F" w14:textId="77EA5826" w:rsidR="00AF3B5A" w:rsidRPr="0068559F" w:rsidRDefault="00AF3B5A" w:rsidP="003935D3">
      <w:pPr>
        <w:pStyle w:val="af0"/>
        <w:numPr>
          <w:ilvl w:val="0"/>
          <w:numId w:val="3"/>
        </w:numPr>
        <w:jc w:val="left"/>
        <w:rPr>
          <w:rFonts w:ascii="Montserrat" w:hAnsi="Montserrat"/>
          <w:lang w:val="ru-RU"/>
        </w:rPr>
      </w:pPr>
      <w:r w:rsidRPr="0068559F">
        <w:rPr>
          <w:rFonts w:ascii="Montserrat" w:hAnsi="Montserrat"/>
          <w:sz w:val="32"/>
          <w:szCs w:val="32"/>
          <w:lang w:val="ru-RU"/>
        </w:rPr>
        <w:lastRenderedPageBreak/>
        <w:t>Параметры</w:t>
      </w:r>
    </w:p>
    <w:p w14:paraId="5C7E5D9B" w14:textId="1D58BA2E" w:rsidR="00AF3B5A" w:rsidRPr="0068559F" w:rsidRDefault="00761403" w:rsidP="00AF3B5A">
      <w:pPr>
        <w:rPr>
          <w:rFonts w:ascii="Montserrat" w:hAnsi="Montserrat"/>
        </w:rPr>
      </w:pPr>
      <w:r w:rsidRPr="0068559F">
        <w:rPr>
          <w:rFonts w:ascii="Montserrat" w:hAnsi="Montserrat"/>
        </w:rPr>
        <w:t>Группа параметров «Зависимости»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068"/>
        <w:gridCol w:w="1165"/>
        <w:gridCol w:w="3851"/>
        <w:gridCol w:w="1977"/>
      </w:tblGrid>
      <w:tr w:rsidR="00761403" w:rsidRPr="0068559F" w14:paraId="4AFF3AE6" w14:textId="77777777" w:rsidTr="00EC60C8">
        <w:trPr>
          <w:trHeight w:val="747"/>
        </w:trPr>
        <w:tc>
          <w:tcPr>
            <w:tcW w:w="1141" w:type="pct"/>
            <w:shd w:val="clear" w:color="auto" w:fill="D9D9D9" w:themeFill="background1" w:themeFillShade="D9"/>
            <w:vAlign w:val="center"/>
          </w:tcPr>
          <w:p w14:paraId="0558752C" w14:textId="77777777" w:rsidR="00761403" w:rsidRPr="0068559F" w:rsidRDefault="00761403" w:rsidP="00EC60C8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Имя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14:paraId="2D93C6EB" w14:textId="77777777" w:rsidR="00761403" w:rsidRPr="0068559F" w:rsidRDefault="00761403" w:rsidP="00EC60C8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Тип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1942E61D" w14:textId="77777777" w:rsidR="00761403" w:rsidRPr="0068559F" w:rsidRDefault="00761403" w:rsidP="00EC60C8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Описание</w:t>
            </w:r>
          </w:p>
        </w:tc>
        <w:tc>
          <w:tcPr>
            <w:tcW w:w="1091" w:type="pct"/>
            <w:shd w:val="clear" w:color="auto" w:fill="D9D9D9" w:themeFill="background1" w:themeFillShade="D9"/>
            <w:vAlign w:val="center"/>
          </w:tcPr>
          <w:p w14:paraId="3682979D" w14:textId="77777777" w:rsidR="00761403" w:rsidRPr="0068559F" w:rsidRDefault="00761403" w:rsidP="00EC60C8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Примечание</w:t>
            </w:r>
          </w:p>
        </w:tc>
      </w:tr>
      <w:tr w:rsidR="00761403" w:rsidRPr="0068559F" w14:paraId="20AD7D99" w14:textId="77777777" w:rsidTr="00761403">
        <w:trPr>
          <w:trHeight w:val="747"/>
        </w:trPr>
        <w:tc>
          <w:tcPr>
            <w:tcW w:w="1141" w:type="pct"/>
            <w:vAlign w:val="center"/>
          </w:tcPr>
          <w:p w14:paraId="3C8373BB" w14:textId="451C55DC" w:rsidR="00761403" w:rsidRPr="0068559F" w:rsidRDefault="00EC60C8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Коэффициент масштаба УГО</w:t>
            </w:r>
          </w:p>
        </w:tc>
        <w:tc>
          <w:tcPr>
            <w:tcW w:w="643" w:type="pct"/>
            <w:vAlign w:val="center"/>
          </w:tcPr>
          <w:p w14:paraId="19FB8F2C" w14:textId="65B50CD4" w:rsidR="00761403" w:rsidRPr="0068559F" w:rsidRDefault="00E700C7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Число</w:t>
            </w:r>
          </w:p>
        </w:tc>
        <w:tc>
          <w:tcPr>
            <w:tcW w:w="2125" w:type="pct"/>
            <w:vAlign w:val="center"/>
          </w:tcPr>
          <w:p w14:paraId="62B05456" w14:textId="7E2E6AE2" w:rsidR="00761403" w:rsidRPr="0068559F" w:rsidRDefault="00E700C7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Коэффициент масштаба УГО</w:t>
            </w:r>
          </w:p>
        </w:tc>
        <w:tc>
          <w:tcPr>
            <w:tcW w:w="1091" w:type="pct"/>
            <w:vAlign w:val="center"/>
          </w:tcPr>
          <w:p w14:paraId="21A060C7" w14:textId="306D3547" w:rsidR="00761403" w:rsidRPr="0068559F" w:rsidRDefault="00A6318C" w:rsidP="00331BE7">
            <w:pPr>
              <w:pStyle w:val="aff8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Доступен для редактирования пользователем</w:t>
            </w:r>
          </w:p>
        </w:tc>
      </w:tr>
      <w:tr w:rsidR="00761403" w:rsidRPr="0068559F" w14:paraId="148CF4A2" w14:textId="77777777" w:rsidTr="00761403">
        <w:trPr>
          <w:trHeight w:val="747"/>
        </w:trPr>
        <w:tc>
          <w:tcPr>
            <w:tcW w:w="1141" w:type="pct"/>
            <w:vAlign w:val="center"/>
          </w:tcPr>
          <w:p w14:paraId="3AB81F1D" w14:textId="29BEE4DB" w:rsidR="00761403" w:rsidRPr="0068559F" w:rsidRDefault="00EC60C8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СмещениеУГО_2D</w:t>
            </w:r>
          </w:p>
        </w:tc>
        <w:tc>
          <w:tcPr>
            <w:tcW w:w="643" w:type="pct"/>
            <w:vAlign w:val="center"/>
          </w:tcPr>
          <w:p w14:paraId="448E6EC8" w14:textId="6BCAFB20" w:rsidR="00761403" w:rsidRPr="0068559F" w:rsidRDefault="00E700C7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2125" w:type="pct"/>
            <w:vAlign w:val="center"/>
          </w:tcPr>
          <w:p w14:paraId="273CC0EE" w14:textId="186693D9" w:rsidR="00761403" w:rsidRPr="0068559F" w:rsidRDefault="00E700C7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 xml:space="preserve">Смещение УГО по оси </w:t>
            </w:r>
            <w:r w:rsidRPr="0068559F">
              <w:rPr>
                <w:rFonts w:ascii="Montserrat" w:hAnsi="Montserrat"/>
                <w:lang w:val="en-US"/>
              </w:rPr>
              <w:t>X</w:t>
            </w:r>
          </w:p>
        </w:tc>
        <w:tc>
          <w:tcPr>
            <w:tcW w:w="1091" w:type="pct"/>
            <w:vAlign w:val="center"/>
          </w:tcPr>
          <w:p w14:paraId="60C22EDE" w14:textId="39BA0561" w:rsidR="00761403" w:rsidRPr="0068559F" w:rsidRDefault="00A6318C" w:rsidP="00331BE7">
            <w:pPr>
              <w:pStyle w:val="aff8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Доступен для редактирования пользователем</w:t>
            </w:r>
          </w:p>
        </w:tc>
      </w:tr>
      <w:tr w:rsidR="00761403" w:rsidRPr="0068559F" w14:paraId="29A96B60" w14:textId="77777777" w:rsidTr="00761403">
        <w:trPr>
          <w:trHeight w:val="747"/>
        </w:trPr>
        <w:tc>
          <w:tcPr>
            <w:tcW w:w="1141" w:type="pct"/>
            <w:vAlign w:val="center"/>
          </w:tcPr>
          <w:p w14:paraId="7E91B999" w14:textId="4B35DB1E" w:rsidR="00761403" w:rsidRPr="0068559F" w:rsidRDefault="00E700C7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Угол поворота</w:t>
            </w:r>
          </w:p>
        </w:tc>
        <w:tc>
          <w:tcPr>
            <w:tcW w:w="643" w:type="pct"/>
            <w:vAlign w:val="center"/>
          </w:tcPr>
          <w:p w14:paraId="378A1F1D" w14:textId="3126D380" w:rsidR="00761403" w:rsidRPr="0068559F" w:rsidRDefault="00E700C7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Угол</w:t>
            </w:r>
          </w:p>
        </w:tc>
        <w:tc>
          <w:tcPr>
            <w:tcW w:w="2125" w:type="pct"/>
            <w:vAlign w:val="center"/>
          </w:tcPr>
          <w:p w14:paraId="48D8712E" w14:textId="5DB0943F" w:rsidR="00761403" w:rsidRPr="0068559F" w:rsidRDefault="00E700C7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Угол поворота прожектора</w:t>
            </w:r>
          </w:p>
        </w:tc>
        <w:tc>
          <w:tcPr>
            <w:tcW w:w="1091" w:type="pct"/>
            <w:vAlign w:val="center"/>
          </w:tcPr>
          <w:p w14:paraId="327ABCCA" w14:textId="11265EF4" w:rsidR="00761403" w:rsidRPr="0068559F" w:rsidRDefault="00A6318C" w:rsidP="00331BE7">
            <w:pPr>
              <w:pStyle w:val="aff8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Доступен для редактирования пользователем</w:t>
            </w:r>
          </w:p>
        </w:tc>
      </w:tr>
    </w:tbl>
    <w:p w14:paraId="7502F7B8" w14:textId="02D51E04" w:rsidR="00E700C7" w:rsidRPr="0068559F" w:rsidRDefault="00E700C7" w:rsidP="00A6318C">
      <w:pPr>
        <w:spacing w:before="240"/>
        <w:rPr>
          <w:rFonts w:ascii="Montserrat" w:hAnsi="Montserrat"/>
        </w:rPr>
      </w:pPr>
      <w:r w:rsidRPr="0068559F">
        <w:rPr>
          <w:rFonts w:ascii="Montserrat" w:hAnsi="Montserrat"/>
        </w:rPr>
        <w:t>Группа параметров «Материалы и отделка»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068"/>
        <w:gridCol w:w="1165"/>
        <w:gridCol w:w="3851"/>
        <w:gridCol w:w="1977"/>
      </w:tblGrid>
      <w:tr w:rsidR="00E700C7" w:rsidRPr="0068559F" w14:paraId="121DFE15" w14:textId="77777777" w:rsidTr="007F6250">
        <w:trPr>
          <w:trHeight w:val="747"/>
        </w:trPr>
        <w:tc>
          <w:tcPr>
            <w:tcW w:w="1141" w:type="pct"/>
            <w:shd w:val="clear" w:color="auto" w:fill="D9D9D9" w:themeFill="background1" w:themeFillShade="D9"/>
            <w:vAlign w:val="center"/>
          </w:tcPr>
          <w:p w14:paraId="0DE64F8C" w14:textId="77777777" w:rsidR="00E700C7" w:rsidRPr="0068559F" w:rsidRDefault="00E700C7" w:rsidP="007F6250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Имя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14:paraId="57867185" w14:textId="77777777" w:rsidR="00E700C7" w:rsidRPr="0068559F" w:rsidRDefault="00E700C7" w:rsidP="007F6250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Тип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5BBDD5FA" w14:textId="77777777" w:rsidR="00E700C7" w:rsidRPr="0068559F" w:rsidRDefault="00E700C7" w:rsidP="007F6250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Описание</w:t>
            </w:r>
          </w:p>
        </w:tc>
        <w:tc>
          <w:tcPr>
            <w:tcW w:w="1091" w:type="pct"/>
            <w:shd w:val="clear" w:color="auto" w:fill="D9D9D9" w:themeFill="background1" w:themeFillShade="D9"/>
            <w:vAlign w:val="center"/>
          </w:tcPr>
          <w:p w14:paraId="1CC6CFC8" w14:textId="77777777" w:rsidR="00E700C7" w:rsidRPr="0068559F" w:rsidRDefault="00E700C7" w:rsidP="007F6250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Примечание</w:t>
            </w:r>
          </w:p>
        </w:tc>
      </w:tr>
      <w:tr w:rsidR="00E700C7" w:rsidRPr="0068559F" w14:paraId="2AF66FD8" w14:textId="77777777" w:rsidTr="007F6250">
        <w:trPr>
          <w:trHeight w:val="747"/>
        </w:trPr>
        <w:tc>
          <w:tcPr>
            <w:tcW w:w="1141" w:type="pct"/>
            <w:vAlign w:val="center"/>
          </w:tcPr>
          <w:p w14:paraId="23A9179D" w14:textId="700D36C2" w:rsidR="00E700C7" w:rsidRPr="0068559F" w:rsidRDefault="00E700C7" w:rsidP="007F625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ADSK_Материал</w:t>
            </w:r>
          </w:p>
        </w:tc>
        <w:tc>
          <w:tcPr>
            <w:tcW w:w="643" w:type="pct"/>
            <w:vAlign w:val="center"/>
          </w:tcPr>
          <w:p w14:paraId="28FBAD6A" w14:textId="49B6EF39" w:rsidR="00E700C7" w:rsidRPr="0068559F" w:rsidRDefault="00E700C7" w:rsidP="007F625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Материал</w:t>
            </w:r>
          </w:p>
        </w:tc>
        <w:tc>
          <w:tcPr>
            <w:tcW w:w="2125" w:type="pct"/>
            <w:vAlign w:val="center"/>
          </w:tcPr>
          <w:p w14:paraId="5A388B01" w14:textId="6FF8958C" w:rsidR="00E700C7" w:rsidRPr="0068559F" w:rsidRDefault="00E700C7" w:rsidP="007F625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Материал</w:t>
            </w:r>
            <w:r w:rsidR="00A6318C">
              <w:rPr>
                <w:rFonts w:ascii="Montserrat" w:hAnsi="Montserrat"/>
              </w:rPr>
              <w:t xml:space="preserve"> изделия</w:t>
            </w:r>
          </w:p>
        </w:tc>
        <w:tc>
          <w:tcPr>
            <w:tcW w:w="1091" w:type="pct"/>
            <w:vAlign w:val="center"/>
          </w:tcPr>
          <w:p w14:paraId="46399ADA" w14:textId="77777777" w:rsidR="00E700C7" w:rsidRPr="0068559F" w:rsidRDefault="00E700C7" w:rsidP="007F6250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</w:tbl>
    <w:p w14:paraId="15DC1F7A" w14:textId="56924DD2" w:rsidR="000C26BB" w:rsidRPr="0068559F" w:rsidRDefault="000C26BB" w:rsidP="00A6318C">
      <w:pPr>
        <w:spacing w:before="240"/>
        <w:rPr>
          <w:rFonts w:ascii="Montserrat" w:hAnsi="Montserrat"/>
        </w:rPr>
      </w:pPr>
      <w:r w:rsidRPr="0068559F">
        <w:rPr>
          <w:rFonts w:ascii="Montserrat" w:hAnsi="Montserrat"/>
        </w:rPr>
        <w:t>Группа параметров «</w:t>
      </w:r>
      <w:r w:rsidR="000C6950" w:rsidRPr="0068559F">
        <w:rPr>
          <w:rFonts w:ascii="Montserrat" w:hAnsi="Montserrat"/>
        </w:rPr>
        <w:t>Электросети-Нагрузки</w:t>
      </w:r>
      <w:r w:rsidRPr="0068559F">
        <w:rPr>
          <w:rFonts w:ascii="Montserrat" w:hAnsi="Montserrat"/>
        </w:rPr>
        <w:t>»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068"/>
        <w:gridCol w:w="1165"/>
        <w:gridCol w:w="3851"/>
        <w:gridCol w:w="1977"/>
      </w:tblGrid>
      <w:tr w:rsidR="000C26BB" w:rsidRPr="0068559F" w14:paraId="5EA3E90B" w14:textId="77777777" w:rsidTr="00E07F0D">
        <w:trPr>
          <w:trHeight w:val="747"/>
          <w:tblHeader/>
        </w:trPr>
        <w:tc>
          <w:tcPr>
            <w:tcW w:w="1141" w:type="pct"/>
            <w:shd w:val="clear" w:color="auto" w:fill="D9D9D9" w:themeFill="background1" w:themeFillShade="D9"/>
            <w:vAlign w:val="center"/>
          </w:tcPr>
          <w:p w14:paraId="38B04DC8" w14:textId="77777777" w:rsidR="000C26BB" w:rsidRPr="0068559F" w:rsidRDefault="000C26BB" w:rsidP="00EF3096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Имя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14:paraId="5EA4CFEA" w14:textId="77777777" w:rsidR="000C26BB" w:rsidRPr="0068559F" w:rsidRDefault="000C26BB" w:rsidP="00EC60C8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Тип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73C9312D" w14:textId="77777777" w:rsidR="000C26BB" w:rsidRPr="0068559F" w:rsidRDefault="000C26BB" w:rsidP="00EC60C8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Описание</w:t>
            </w:r>
          </w:p>
        </w:tc>
        <w:tc>
          <w:tcPr>
            <w:tcW w:w="1091" w:type="pct"/>
            <w:shd w:val="clear" w:color="auto" w:fill="D9D9D9" w:themeFill="background1" w:themeFillShade="D9"/>
            <w:vAlign w:val="center"/>
          </w:tcPr>
          <w:p w14:paraId="08707E24" w14:textId="77777777" w:rsidR="000C26BB" w:rsidRPr="0068559F" w:rsidRDefault="000C26BB" w:rsidP="00EF3096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Примечание</w:t>
            </w:r>
          </w:p>
        </w:tc>
      </w:tr>
      <w:tr w:rsidR="000C26BB" w:rsidRPr="0068559F" w14:paraId="3CF1DD5E" w14:textId="77777777" w:rsidTr="00EF3096">
        <w:trPr>
          <w:trHeight w:val="747"/>
        </w:trPr>
        <w:tc>
          <w:tcPr>
            <w:tcW w:w="1141" w:type="pct"/>
            <w:vAlign w:val="center"/>
          </w:tcPr>
          <w:p w14:paraId="51302D27" w14:textId="7E931CA9" w:rsidR="000C26BB" w:rsidRPr="0068559F" w:rsidRDefault="000C6950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ADSK_Классификация нагрузок</w:t>
            </w:r>
          </w:p>
        </w:tc>
        <w:tc>
          <w:tcPr>
            <w:tcW w:w="643" w:type="pct"/>
            <w:vAlign w:val="center"/>
          </w:tcPr>
          <w:p w14:paraId="4041090F" w14:textId="2EC5C72D" w:rsidR="000C26BB" w:rsidRPr="0068559F" w:rsidRDefault="0084197D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Классификация нагрузок</w:t>
            </w:r>
          </w:p>
        </w:tc>
        <w:tc>
          <w:tcPr>
            <w:tcW w:w="2125" w:type="pct"/>
            <w:vAlign w:val="center"/>
          </w:tcPr>
          <w:p w14:paraId="1A0560C3" w14:textId="6F6FEC08" w:rsidR="000C26BB" w:rsidRPr="0068559F" w:rsidRDefault="00922FDD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Классификация электрических нагрузок</w:t>
            </w:r>
          </w:p>
        </w:tc>
        <w:tc>
          <w:tcPr>
            <w:tcW w:w="1091" w:type="pct"/>
            <w:vAlign w:val="center"/>
          </w:tcPr>
          <w:p w14:paraId="5B5DEA49" w14:textId="77777777" w:rsidR="000C26BB" w:rsidRPr="0068559F" w:rsidRDefault="000C26BB" w:rsidP="00EF3096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0C26BB" w:rsidRPr="0068559F" w14:paraId="507F09F0" w14:textId="77777777" w:rsidTr="00EF3096">
        <w:trPr>
          <w:trHeight w:val="747"/>
        </w:trPr>
        <w:tc>
          <w:tcPr>
            <w:tcW w:w="1141" w:type="pct"/>
            <w:vAlign w:val="center"/>
          </w:tcPr>
          <w:p w14:paraId="25C639BD" w14:textId="749C4D6B" w:rsidR="000C26BB" w:rsidRPr="0068559F" w:rsidRDefault="000C6950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ADSK_Количество фаз</w:t>
            </w:r>
          </w:p>
        </w:tc>
        <w:tc>
          <w:tcPr>
            <w:tcW w:w="643" w:type="pct"/>
            <w:vAlign w:val="center"/>
          </w:tcPr>
          <w:p w14:paraId="40A1D24A" w14:textId="50EFCE92" w:rsidR="000C26BB" w:rsidRPr="0068559F" w:rsidRDefault="0084197D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Количество полюсов</w:t>
            </w:r>
          </w:p>
        </w:tc>
        <w:tc>
          <w:tcPr>
            <w:tcW w:w="2125" w:type="pct"/>
            <w:vAlign w:val="center"/>
          </w:tcPr>
          <w:p w14:paraId="1B0D376D" w14:textId="7C791FEC" w:rsidR="000C26BB" w:rsidRPr="0068559F" w:rsidRDefault="00922FDD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Количество фаз электрической цепи. Является свойством коннектора, не может использоваться в формулах</w:t>
            </w:r>
          </w:p>
        </w:tc>
        <w:tc>
          <w:tcPr>
            <w:tcW w:w="1091" w:type="pct"/>
            <w:vAlign w:val="center"/>
          </w:tcPr>
          <w:p w14:paraId="65142291" w14:textId="77777777" w:rsidR="000C26BB" w:rsidRPr="0068559F" w:rsidRDefault="000C26BB" w:rsidP="00EF3096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0C26BB" w:rsidRPr="0068559F" w14:paraId="3DF91CB5" w14:textId="77777777" w:rsidTr="00EF3096">
        <w:trPr>
          <w:trHeight w:val="747"/>
        </w:trPr>
        <w:tc>
          <w:tcPr>
            <w:tcW w:w="1141" w:type="pct"/>
            <w:vAlign w:val="center"/>
          </w:tcPr>
          <w:p w14:paraId="34AD204B" w14:textId="71FDB5EF" w:rsidR="000C26BB" w:rsidRPr="0068559F" w:rsidRDefault="000C6950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ADSK_Коэффициент мощности</w:t>
            </w:r>
          </w:p>
        </w:tc>
        <w:tc>
          <w:tcPr>
            <w:tcW w:w="643" w:type="pct"/>
            <w:vAlign w:val="center"/>
          </w:tcPr>
          <w:p w14:paraId="70BCAA7F" w14:textId="069732D2" w:rsidR="000C26BB" w:rsidRPr="0068559F" w:rsidRDefault="0084197D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Число</w:t>
            </w:r>
          </w:p>
        </w:tc>
        <w:tc>
          <w:tcPr>
            <w:tcW w:w="2125" w:type="pct"/>
            <w:vAlign w:val="center"/>
          </w:tcPr>
          <w:p w14:paraId="10E5AE65" w14:textId="0E70F9F6" w:rsidR="000C26BB" w:rsidRPr="0068559F" w:rsidRDefault="00922FDD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Косинус угла сдвига между током и напряжением</w:t>
            </w:r>
          </w:p>
        </w:tc>
        <w:tc>
          <w:tcPr>
            <w:tcW w:w="1091" w:type="pct"/>
            <w:vAlign w:val="center"/>
          </w:tcPr>
          <w:p w14:paraId="56600DAA" w14:textId="77777777" w:rsidR="000C26BB" w:rsidRPr="0068559F" w:rsidRDefault="000C26BB" w:rsidP="00EF3096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0C6950" w:rsidRPr="0068559F" w14:paraId="3E73CE4C" w14:textId="77777777" w:rsidTr="00EF3096">
        <w:trPr>
          <w:trHeight w:val="747"/>
        </w:trPr>
        <w:tc>
          <w:tcPr>
            <w:tcW w:w="1141" w:type="pct"/>
            <w:vAlign w:val="center"/>
          </w:tcPr>
          <w:p w14:paraId="410F07E9" w14:textId="16BD2ED8" w:rsidR="000C6950" w:rsidRPr="0068559F" w:rsidRDefault="000C6950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ADSK_Напряжение</w:t>
            </w:r>
          </w:p>
        </w:tc>
        <w:tc>
          <w:tcPr>
            <w:tcW w:w="643" w:type="pct"/>
            <w:vAlign w:val="center"/>
          </w:tcPr>
          <w:p w14:paraId="78AF39C0" w14:textId="64C31126" w:rsidR="000C6950" w:rsidRPr="0068559F" w:rsidRDefault="00922FDD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Электрический потенциал</w:t>
            </w:r>
          </w:p>
        </w:tc>
        <w:tc>
          <w:tcPr>
            <w:tcW w:w="2125" w:type="pct"/>
            <w:vAlign w:val="center"/>
          </w:tcPr>
          <w:p w14:paraId="75477F38" w14:textId="10E0CEDB" w:rsidR="000C6950" w:rsidRPr="0068559F" w:rsidRDefault="00922FDD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Напряжение электрической цепи</w:t>
            </w:r>
          </w:p>
        </w:tc>
        <w:tc>
          <w:tcPr>
            <w:tcW w:w="1091" w:type="pct"/>
            <w:vAlign w:val="center"/>
          </w:tcPr>
          <w:p w14:paraId="52E88CF1" w14:textId="77777777" w:rsidR="000C6950" w:rsidRPr="0068559F" w:rsidRDefault="000C6950" w:rsidP="00EF3096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0C6950" w:rsidRPr="0068559F" w14:paraId="30A67A84" w14:textId="77777777" w:rsidTr="000D103C">
        <w:trPr>
          <w:cantSplit/>
          <w:trHeight w:val="747"/>
        </w:trPr>
        <w:tc>
          <w:tcPr>
            <w:tcW w:w="1141" w:type="pct"/>
            <w:vAlign w:val="center"/>
          </w:tcPr>
          <w:p w14:paraId="40DE98C6" w14:textId="35A132C9" w:rsidR="000C6950" w:rsidRPr="0068559F" w:rsidRDefault="000C6950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lastRenderedPageBreak/>
              <w:t>ADSK_Номинальная мощность</w:t>
            </w:r>
          </w:p>
        </w:tc>
        <w:tc>
          <w:tcPr>
            <w:tcW w:w="643" w:type="pct"/>
            <w:vAlign w:val="center"/>
          </w:tcPr>
          <w:p w14:paraId="3697B2AE" w14:textId="097C226A" w:rsidR="000C6950" w:rsidRPr="0068559F" w:rsidRDefault="00922FDD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Номинальная электрическая мощность</w:t>
            </w:r>
          </w:p>
        </w:tc>
        <w:tc>
          <w:tcPr>
            <w:tcW w:w="2125" w:type="pct"/>
            <w:vAlign w:val="center"/>
          </w:tcPr>
          <w:p w14:paraId="74AE9360" w14:textId="31500F84" w:rsidR="000C6950" w:rsidRPr="0068559F" w:rsidRDefault="00E700C7" w:rsidP="00EF3096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Номинальная электрическая мощность. P [Вт или кВт]</w:t>
            </w:r>
          </w:p>
        </w:tc>
        <w:tc>
          <w:tcPr>
            <w:tcW w:w="1091" w:type="pct"/>
            <w:vAlign w:val="center"/>
          </w:tcPr>
          <w:p w14:paraId="6858C5BB" w14:textId="77777777" w:rsidR="000C6950" w:rsidRPr="0068559F" w:rsidRDefault="000C6950" w:rsidP="00EF3096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922FDD" w:rsidRPr="0068559F" w14:paraId="727F60DD" w14:textId="77777777" w:rsidTr="00EF3096">
        <w:trPr>
          <w:trHeight w:val="747"/>
        </w:trPr>
        <w:tc>
          <w:tcPr>
            <w:tcW w:w="1141" w:type="pct"/>
            <w:vAlign w:val="center"/>
          </w:tcPr>
          <w:p w14:paraId="5D253CF0" w14:textId="51ED24D4" w:rsidR="00922FDD" w:rsidRPr="0068559F" w:rsidRDefault="00922FDD" w:rsidP="00922FD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ADSK_Полная мощность</w:t>
            </w:r>
          </w:p>
        </w:tc>
        <w:tc>
          <w:tcPr>
            <w:tcW w:w="643" w:type="pct"/>
            <w:vAlign w:val="center"/>
          </w:tcPr>
          <w:p w14:paraId="789FA783" w14:textId="548E682C" w:rsidR="00922FDD" w:rsidRPr="0068559F" w:rsidRDefault="00922FDD" w:rsidP="00922FD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Полная установленная мощность</w:t>
            </w:r>
          </w:p>
        </w:tc>
        <w:tc>
          <w:tcPr>
            <w:tcW w:w="2125" w:type="pct"/>
            <w:vAlign w:val="center"/>
          </w:tcPr>
          <w:p w14:paraId="1FEA551D" w14:textId="6A16C373" w:rsidR="00922FDD" w:rsidRPr="0068559F" w:rsidRDefault="00922FDD" w:rsidP="00922FD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Полная установленная мощность</w:t>
            </w:r>
          </w:p>
        </w:tc>
        <w:tc>
          <w:tcPr>
            <w:tcW w:w="1091" w:type="pct"/>
            <w:vAlign w:val="center"/>
          </w:tcPr>
          <w:p w14:paraId="7BCFEB36" w14:textId="77777777" w:rsidR="00922FDD" w:rsidRPr="0068559F" w:rsidRDefault="00922FDD" w:rsidP="00922FDD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922FDD" w:rsidRPr="0068559F" w14:paraId="0EC84B5F" w14:textId="77777777" w:rsidTr="00EF3096">
        <w:trPr>
          <w:trHeight w:val="747"/>
        </w:trPr>
        <w:tc>
          <w:tcPr>
            <w:tcW w:w="1141" w:type="pct"/>
            <w:vAlign w:val="center"/>
          </w:tcPr>
          <w:p w14:paraId="0FCA6D7E" w14:textId="569EE6C3" w:rsidR="00922FDD" w:rsidRPr="0068559F" w:rsidRDefault="00922FDD" w:rsidP="00922FD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Полная установленная мощность</w:t>
            </w:r>
          </w:p>
        </w:tc>
        <w:tc>
          <w:tcPr>
            <w:tcW w:w="643" w:type="pct"/>
            <w:vAlign w:val="center"/>
          </w:tcPr>
          <w:p w14:paraId="63D73165" w14:textId="77777777" w:rsidR="00922FDD" w:rsidRPr="0068559F" w:rsidRDefault="00922FDD" w:rsidP="00922FDD">
            <w:pPr>
              <w:pStyle w:val="aff8"/>
              <w:rPr>
                <w:rFonts w:ascii="Montserrat" w:hAnsi="Montserrat"/>
              </w:rPr>
            </w:pPr>
          </w:p>
        </w:tc>
        <w:tc>
          <w:tcPr>
            <w:tcW w:w="2125" w:type="pct"/>
            <w:vAlign w:val="center"/>
          </w:tcPr>
          <w:p w14:paraId="518ED97D" w14:textId="77777777" w:rsidR="00922FDD" w:rsidRPr="0068559F" w:rsidRDefault="00922FDD" w:rsidP="00922FDD">
            <w:pPr>
              <w:pStyle w:val="aff8"/>
              <w:rPr>
                <w:rFonts w:ascii="Montserrat" w:hAnsi="Montserrat"/>
              </w:rPr>
            </w:pPr>
          </w:p>
        </w:tc>
        <w:tc>
          <w:tcPr>
            <w:tcW w:w="1091" w:type="pct"/>
            <w:vAlign w:val="center"/>
          </w:tcPr>
          <w:p w14:paraId="703A7C87" w14:textId="77777777" w:rsidR="00922FDD" w:rsidRPr="0068559F" w:rsidRDefault="00922FDD" w:rsidP="00922FDD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</w:tbl>
    <w:p w14:paraId="22525A1D" w14:textId="77777777" w:rsidR="00882770" w:rsidRDefault="00882770" w:rsidP="00536A75">
      <w:pPr>
        <w:spacing w:before="240"/>
        <w:rPr>
          <w:rFonts w:ascii="Montserrat" w:hAnsi="Montserrat"/>
        </w:rPr>
      </w:pPr>
    </w:p>
    <w:p w14:paraId="320324B0" w14:textId="02B2D998" w:rsidR="00536A75" w:rsidRPr="0068559F" w:rsidRDefault="00536A75" w:rsidP="00536A75">
      <w:pPr>
        <w:spacing w:before="240"/>
        <w:rPr>
          <w:rFonts w:ascii="Montserrat" w:hAnsi="Montserrat"/>
        </w:rPr>
      </w:pPr>
      <w:r w:rsidRPr="0068559F">
        <w:rPr>
          <w:rFonts w:ascii="Montserrat" w:hAnsi="Montserrat"/>
        </w:rPr>
        <w:t>Группа параметров «Электросети»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068"/>
        <w:gridCol w:w="1165"/>
        <w:gridCol w:w="3851"/>
        <w:gridCol w:w="1977"/>
      </w:tblGrid>
      <w:tr w:rsidR="00536A75" w:rsidRPr="0068559F" w14:paraId="534F5114" w14:textId="77777777" w:rsidTr="0086245F">
        <w:trPr>
          <w:trHeight w:val="747"/>
          <w:tblHeader/>
        </w:trPr>
        <w:tc>
          <w:tcPr>
            <w:tcW w:w="1141" w:type="pct"/>
            <w:shd w:val="clear" w:color="auto" w:fill="D9D9D9" w:themeFill="background1" w:themeFillShade="D9"/>
            <w:vAlign w:val="center"/>
          </w:tcPr>
          <w:p w14:paraId="3DA35066" w14:textId="77777777" w:rsidR="00536A75" w:rsidRPr="0068559F" w:rsidRDefault="00536A75" w:rsidP="0086245F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Имя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14:paraId="3D503870" w14:textId="77777777" w:rsidR="00536A75" w:rsidRPr="0068559F" w:rsidRDefault="00536A75" w:rsidP="0086245F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Тип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4992034B" w14:textId="77777777" w:rsidR="00536A75" w:rsidRPr="0068559F" w:rsidRDefault="00536A75" w:rsidP="0086245F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Описание</w:t>
            </w:r>
          </w:p>
        </w:tc>
        <w:tc>
          <w:tcPr>
            <w:tcW w:w="1091" w:type="pct"/>
            <w:shd w:val="clear" w:color="auto" w:fill="D9D9D9" w:themeFill="background1" w:themeFillShade="D9"/>
            <w:vAlign w:val="center"/>
          </w:tcPr>
          <w:p w14:paraId="01952F96" w14:textId="77777777" w:rsidR="00536A75" w:rsidRPr="0068559F" w:rsidRDefault="00536A75" w:rsidP="0086245F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Примечание</w:t>
            </w:r>
          </w:p>
        </w:tc>
      </w:tr>
      <w:tr w:rsidR="00536A75" w:rsidRPr="0068559F" w14:paraId="187F5A82" w14:textId="77777777" w:rsidTr="0086245F">
        <w:trPr>
          <w:trHeight w:val="747"/>
        </w:trPr>
        <w:tc>
          <w:tcPr>
            <w:tcW w:w="1141" w:type="pct"/>
            <w:vAlign w:val="center"/>
          </w:tcPr>
          <w:p w14:paraId="24E63FF7" w14:textId="18B29EF2" w:rsidR="00536A75" w:rsidRPr="00536A75" w:rsidRDefault="00536A75" w:rsidP="0086245F">
            <w:pPr>
              <w:pStyle w:val="aff8"/>
              <w:rPr>
                <w:rFonts w:ascii="Montserrat" w:hAnsi="Montserrat"/>
                <w:lang w:val="en-US"/>
              </w:rPr>
            </w:pPr>
            <w:r>
              <w:rPr>
                <w:rFonts w:ascii="Montserrat" w:hAnsi="Montserrat"/>
              </w:rPr>
              <w:t>Степень защиты</w:t>
            </w:r>
            <w:r>
              <w:rPr>
                <w:rFonts w:ascii="Montserrat" w:hAnsi="Montserrat"/>
                <w:lang w:val="en-US"/>
              </w:rPr>
              <w:t>,</w:t>
            </w:r>
            <w:r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  <w:lang w:val="en-US"/>
              </w:rPr>
              <w:t>IP</w:t>
            </w:r>
          </w:p>
        </w:tc>
        <w:tc>
          <w:tcPr>
            <w:tcW w:w="643" w:type="pct"/>
            <w:vAlign w:val="center"/>
          </w:tcPr>
          <w:p w14:paraId="3030A18D" w14:textId="53E412F1" w:rsidR="00536A75" w:rsidRPr="00C66A63" w:rsidRDefault="0091051C" w:rsidP="0086245F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 w:cs="Arial"/>
                <w:color w:val="333333"/>
                <w:shd w:val="clear" w:color="auto" w:fill="FBFBFB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54B26840" w14:textId="0DED9F02" w:rsidR="00536A75" w:rsidRPr="00C66A63" w:rsidRDefault="00C66A63" w:rsidP="0086245F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Степень защиты оболочки</w:t>
            </w:r>
          </w:p>
        </w:tc>
        <w:tc>
          <w:tcPr>
            <w:tcW w:w="1091" w:type="pct"/>
            <w:vAlign w:val="center"/>
          </w:tcPr>
          <w:p w14:paraId="5B564AC5" w14:textId="77777777" w:rsidR="00536A75" w:rsidRPr="0068559F" w:rsidRDefault="00536A75" w:rsidP="0086245F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536A75" w:rsidRPr="0068559F" w14:paraId="19B56FF2" w14:textId="77777777" w:rsidTr="0086245F">
        <w:trPr>
          <w:trHeight w:val="747"/>
        </w:trPr>
        <w:tc>
          <w:tcPr>
            <w:tcW w:w="1141" w:type="pct"/>
            <w:vAlign w:val="center"/>
          </w:tcPr>
          <w:p w14:paraId="68BFF920" w14:textId="2FD0F32E" w:rsidR="00536A75" w:rsidRPr="00536A75" w:rsidRDefault="00536A75" w:rsidP="0086245F">
            <w:pPr>
              <w:pStyle w:val="aff8"/>
              <w:rPr>
                <w:rFonts w:ascii="Montserrat" w:hAnsi="Montserrat"/>
                <w:lang w:val="en-US"/>
              </w:rPr>
            </w:pPr>
            <w:r>
              <w:rPr>
                <w:rFonts w:ascii="Montserrat" w:hAnsi="Montserrat"/>
                <w:lang w:val="en-US"/>
              </w:rPr>
              <w:t>IK</w:t>
            </w:r>
          </w:p>
        </w:tc>
        <w:tc>
          <w:tcPr>
            <w:tcW w:w="643" w:type="pct"/>
            <w:vAlign w:val="center"/>
          </w:tcPr>
          <w:p w14:paraId="27C540E7" w14:textId="5593E254" w:rsidR="00536A75" w:rsidRPr="00CB0509" w:rsidRDefault="0091051C" w:rsidP="0086245F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 w:cs="Arial"/>
                <w:color w:val="333333"/>
                <w:shd w:val="clear" w:color="auto" w:fill="FBFBFB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5557B68F" w14:textId="223F2B12" w:rsidR="00536A75" w:rsidRPr="00CB0509" w:rsidRDefault="00CB0509" w:rsidP="0086245F">
            <w:pPr>
              <w:pStyle w:val="aff8"/>
              <w:rPr>
                <w:rFonts w:ascii="Montserrat" w:hAnsi="Montserrat"/>
              </w:rPr>
            </w:pPr>
            <w:r w:rsidRPr="00CB0509">
              <w:rPr>
                <w:rFonts w:ascii="Montserrat" w:hAnsi="Montserrat" w:cs="Arial"/>
                <w:color w:val="333333"/>
                <w:shd w:val="clear" w:color="auto" w:fill="FFFFFF"/>
              </w:rPr>
              <w:t>Степен</w:t>
            </w:r>
            <w:r>
              <w:rPr>
                <w:rFonts w:ascii="Montserrat" w:hAnsi="Montserrat" w:cs="Arial"/>
                <w:color w:val="333333"/>
                <w:shd w:val="clear" w:color="auto" w:fill="FFFFFF"/>
              </w:rPr>
              <w:t>ь</w:t>
            </w:r>
            <w:r w:rsidRPr="00CB0509">
              <w:rPr>
                <w:rFonts w:ascii="Montserrat" w:hAnsi="Montserrat" w:cs="Arial"/>
                <w:color w:val="333333"/>
                <w:shd w:val="clear" w:color="auto" w:fill="FFFFFF"/>
              </w:rPr>
              <w:t xml:space="preserve"> защиты электрического оборудования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  </w:t>
            </w:r>
          </w:p>
        </w:tc>
        <w:tc>
          <w:tcPr>
            <w:tcW w:w="1091" w:type="pct"/>
            <w:vAlign w:val="center"/>
          </w:tcPr>
          <w:p w14:paraId="21036138" w14:textId="77777777" w:rsidR="00536A75" w:rsidRPr="0068559F" w:rsidRDefault="00536A75" w:rsidP="0086245F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536A75" w:rsidRPr="0068559F" w14:paraId="2DDC4FA0" w14:textId="77777777" w:rsidTr="0086245F">
        <w:trPr>
          <w:trHeight w:val="747"/>
        </w:trPr>
        <w:tc>
          <w:tcPr>
            <w:tcW w:w="1141" w:type="pct"/>
            <w:vAlign w:val="center"/>
          </w:tcPr>
          <w:p w14:paraId="60945F25" w14:textId="06A68E83" w:rsidR="00536A75" w:rsidRPr="00536A75" w:rsidRDefault="00536A75" w:rsidP="0086245F">
            <w:pPr>
              <w:pStyle w:val="aff8"/>
              <w:rPr>
                <w:rFonts w:ascii="Montserrat" w:hAnsi="Montserrat"/>
                <w:lang w:val="en-US"/>
              </w:rPr>
            </w:pPr>
            <w:r>
              <w:rPr>
                <w:rFonts w:ascii="Montserrat" w:hAnsi="Montserrat"/>
                <w:lang w:val="en-US"/>
              </w:rPr>
              <w:t>PF</w:t>
            </w:r>
          </w:p>
        </w:tc>
        <w:tc>
          <w:tcPr>
            <w:tcW w:w="643" w:type="pct"/>
            <w:vAlign w:val="center"/>
          </w:tcPr>
          <w:p w14:paraId="3712EC2D" w14:textId="36BAD90F" w:rsidR="00536A75" w:rsidRPr="00CB0509" w:rsidRDefault="0091051C" w:rsidP="0086245F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 w:cs="Arial"/>
                <w:color w:val="333333"/>
                <w:shd w:val="clear" w:color="auto" w:fill="FBFBFB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6BFB5D1A" w14:textId="2B389830" w:rsidR="00536A75" w:rsidRPr="00CB0509" w:rsidRDefault="00411368" w:rsidP="0086245F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 w:cs="Arial"/>
                <w:color w:val="333333"/>
                <w:shd w:val="clear" w:color="auto" w:fill="FFFFFF"/>
              </w:rPr>
              <w:t>К</w:t>
            </w:r>
            <w:r w:rsidR="00CB0509" w:rsidRPr="00CB0509">
              <w:rPr>
                <w:rFonts w:ascii="Montserrat" w:hAnsi="Montserrat" w:cs="Arial"/>
                <w:color w:val="333333"/>
                <w:shd w:val="clear" w:color="auto" w:fill="FFFFFF"/>
              </w:rPr>
              <w:t>омплексный показатель, характеризующий линейные и нелинейные искажения формы тока</w:t>
            </w:r>
          </w:p>
        </w:tc>
        <w:tc>
          <w:tcPr>
            <w:tcW w:w="1091" w:type="pct"/>
            <w:vAlign w:val="center"/>
          </w:tcPr>
          <w:p w14:paraId="252F97B9" w14:textId="77777777" w:rsidR="00536A75" w:rsidRPr="0068559F" w:rsidRDefault="00536A75" w:rsidP="0086245F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536A75" w:rsidRPr="0068559F" w14:paraId="277EF424" w14:textId="77777777" w:rsidTr="0091051C">
        <w:trPr>
          <w:trHeight w:val="1170"/>
        </w:trPr>
        <w:tc>
          <w:tcPr>
            <w:tcW w:w="1141" w:type="pct"/>
            <w:vAlign w:val="center"/>
          </w:tcPr>
          <w:p w14:paraId="77E78889" w14:textId="103ED6BE" w:rsidR="00536A75" w:rsidRPr="00536A75" w:rsidRDefault="00536A75" w:rsidP="0086245F">
            <w:pPr>
              <w:pStyle w:val="aff8"/>
              <w:rPr>
                <w:rFonts w:ascii="Montserrat" w:hAnsi="Montserrat"/>
                <w:lang w:val="en-US"/>
              </w:rPr>
            </w:pPr>
            <w:r>
              <w:rPr>
                <w:rFonts w:ascii="Montserrat" w:hAnsi="Montserrat"/>
              </w:rPr>
              <w:t xml:space="preserve">Индекс цветопередачи </w:t>
            </w:r>
            <w:r>
              <w:rPr>
                <w:rFonts w:ascii="Montserrat" w:hAnsi="Montserrat"/>
                <w:lang w:val="en-US"/>
              </w:rPr>
              <w:t>CRI</w:t>
            </w:r>
          </w:p>
        </w:tc>
        <w:tc>
          <w:tcPr>
            <w:tcW w:w="643" w:type="pct"/>
            <w:vAlign w:val="center"/>
          </w:tcPr>
          <w:p w14:paraId="086DE0B1" w14:textId="7F0FDD24" w:rsidR="00536A75" w:rsidRPr="00CF6170" w:rsidRDefault="0091051C" w:rsidP="0086245F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 w:cs="Arial"/>
                <w:color w:val="333333"/>
                <w:shd w:val="clear" w:color="auto" w:fill="FBFBFB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7A518F95" w14:textId="2B1D7BC1" w:rsidR="00536A75" w:rsidRPr="00CF6170" w:rsidRDefault="00411368" w:rsidP="0086245F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 w:cs="Arial"/>
                <w:color w:val="333333"/>
                <w:shd w:val="clear" w:color="auto" w:fill="FFFFFF"/>
              </w:rPr>
              <w:t>С</w:t>
            </w:r>
            <w:r w:rsidR="00CF6170" w:rsidRPr="00CF6170">
              <w:rPr>
                <w:rFonts w:ascii="Montserrat" w:hAnsi="Montserrat" w:cs="Arial"/>
                <w:color w:val="333333"/>
                <w:shd w:val="clear" w:color="auto" w:fill="FFFFFF"/>
              </w:rPr>
              <w:t>редний уровень передачи восьми цветов R1-R8</w:t>
            </w:r>
          </w:p>
        </w:tc>
        <w:tc>
          <w:tcPr>
            <w:tcW w:w="1091" w:type="pct"/>
            <w:vAlign w:val="center"/>
          </w:tcPr>
          <w:p w14:paraId="25FE4A8E" w14:textId="77777777" w:rsidR="00536A75" w:rsidRPr="0068559F" w:rsidRDefault="00536A75" w:rsidP="0086245F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F6170" w:rsidRPr="0068559F" w14:paraId="7653F605" w14:textId="77777777" w:rsidTr="0086245F">
        <w:trPr>
          <w:trHeight w:val="747"/>
        </w:trPr>
        <w:tc>
          <w:tcPr>
            <w:tcW w:w="1141" w:type="pct"/>
            <w:vAlign w:val="center"/>
          </w:tcPr>
          <w:p w14:paraId="5985857F" w14:textId="342706A2" w:rsidR="00CF6170" w:rsidRDefault="00CF6170" w:rsidP="0086245F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Класс электрозащиты</w:t>
            </w:r>
          </w:p>
        </w:tc>
        <w:tc>
          <w:tcPr>
            <w:tcW w:w="643" w:type="pct"/>
            <w:vAlign w:val="center"/>
          </w:tcPr>
          <w:p w14:paraId="725F4328" w14:textId="1EA3B780" w:rsidR="00CF6170" w:rsidRPr="00CF6170" w:rsidRDefault="0091051C" w:rsidP="0086245F">
            <w:pPr>
              <w:pStyle w:val="aff8"/>
              <w:rPr>
                <w:rFonts w:ascii="Montserrat" w:hAnsi="Montserrat" w:cs="Arial"/>
                <w:color w:val="333333"/>
                <w:sz w:val="20"/>
                <w:szCs w:val="20"/>
                <w:shd w:val="clear" w:color="auto" w:fill="FBFBFB"/>
              </w:rPr>
            </w:pPr>
            <w:r>
              <w:rPr>
                <w:rFonts w:ascii="Montserrat" w:hAnsi="Montserrat" w:cs="Arial"/>
                <w:color w:val="333333"/>
                <w:shd w:val="clear" w:color="auto" w:fill="FBFBFB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4BA0568F" w14:textId="472CD713" w:rsidR="00CF6170" w:rsidRPr="0091051C" w:rsidRDefault="00411368" w:rsidP="0086245F">
            <w:pPr>
              <w:pStyle w:val="aff8"/>
              <w:rPr>
                <w:rFonts w:ascii="Montserrat" w:hAnsi="Montserrat" w:cs="Arial"/>
                <w:color w:val="333333"/>
                <w:shd w:val="clear" w:color="auto" w:fill="FFFFFF"/>
              </w:rPr>
            </w:pPr>
            <w:r>
              <w:rPr>
                <w:rFonts w:ascii="Montserrat" w:hAnsi="Montserrat" w:cs="Arial"/>
                <w:color w:val="3A3A3A"/>
                <w:shd w:val="clear" w:color="auto" w:fill="FFFFFF"/>
              </w:rPr>
              <w:t>К</w:t>
            </w:r>
            <w:r w:rsidR="0091051C" w:rsidRPr="0091051C">
              <w:rPr>
                <w:rFonts w:ascii="Montserrat" w:hAnsi="Montserrat" w:cs="Arial"/>
                <w:color w:val="3A3A3A"/>
                <w:shd w:val="clear" w:color="auto" w:fill="FFFFFF"/>
              </w:rPr>
              <w:t>омплекс конструктивных мер по обеспечению безопасности человека при работе с устройством или его обслуживании</w:t>
            </w:r>
          </w:p>
        </w:tc>
        <w:tc>
          <w:tcPr>
            <w:tcW w:w="1091" w:type="pct"/>
            <w:vAlign w:val="center"/>
          </w:tcPr>
          <w:p w14:paraId="61257DB2" w14:textId="77777777" w:rsidR="00CF6170" w:rsidRPr="0068559F" w:rsidRDefault="00CF6170" w:rsidP="0086245F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</w:tbl>
    <w:p w14:paraId="0C99B3B2" w14:textId="77777777" w:rsidR="00CF6170" w:rsidRDefault="00CF6170" w:rsidP="00A6318C">
      <w:pPr>
        <w:spacing w:before="240"/>
        <w:rPr>
          <w:rFonts w:ascii="Montserrat" w:hAnsi="Montserrat"/>
        </w:rPr>
      </w:pPr>
    </w:p>
    <w:p w14:paraId="3A15F187" w14:textId="31B56C49" w:rsidR="00CF6170" w:rsidRDefault="00CF6170" w:rsidP="00A6318C">
      <w:pPr>
        <w:spacing w:before="240"/>
        <w:rPr>
          <w:rFonts w:ascii="Montserrat" w:hAnsi="Montserrat"/>
        </w:rPr>
      </w:pPr>
    </w:p>
    <w:p w14:paraId="1807EA43" w14:textId="77777777" w:rsidR="00882770" w:rsidRDefault="00882770" w:rsidP="00A6318C">
      <w:pPr>
        <w:spacing w:before="240"/>
        <w:rPr>
          <w:rFonts w:ascii="Montserrat" w:hAnsi="Montserrat"/>
        </w:rPr>
      </w:pPr>
    </w:p>
    <w:p w14:paraId="3F56AAB1" w14:textId="76DFA57A" w:rsidR="00761403" w:rsidRPr="0068559F" w:rsidRDefault="00761403" w:rsidP="00A6318C">
      <w:pPr>
        <w:spacing w:before="240"/>
        <w:rPr>
          <w:rFonts w:ascii="Montserrat" w:hAnsi="Montserrat"/>
        </w:rPr>
      </w:pPr>
      <w:r w:rsidRPr="0068559F">
        <w:rPr>
          <w:rFonts w:ascii="Montserrat" w:hAnsi="Montserrat"/>
        </w:rPr>
        <w:lastRenderedPageBreak/>
        <w:t>Группа параметров «Размеры»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922"/>
        <w:gridCol w:w="958"/>
        <w:gridCol w:w="3506"/>
        <w:gridCol w:w="1675"/>
      </w:tblGrid>
      <w:tr w:rsidR="00761403" w:rsidRPr="0068559F" w14:paraId="793A2B37" w14:textId="77777777" w:rsidTr="00E1704C">
        <w:trPr>
          <w:trHeight w:val="747"/>
          <w:tblHeader/>
        </w:trPr>
        <w:tc>
          <w:tcPr>
            <w:tcW w:w="1640" w:type="pct"/>
            <w:shd w:val="clear" w:color="auto" w:fill="D9D9D9" w:themeFill="background1" w:themeFillShade="D9"/>
            <w:vAlign w:val="center"/>
          </w:tcPr>
          <w:p w14:paraId="7ADF10E7" w14:textId="77777777" w:rsidR="00761403" w:rsidRPr="0068559F" w:rsidRDefault="00761403" w:rsidP="00331BE7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Имя</w:t>
            </w:r>
          </w:p>
        </w:tc>
        <w:tc>
          <w:tcPr>
            <w:tcW w:w="446" w:type="pct"/>
            <w:shd w:val="clear" w:color="auto" w:fill="D9D9D9" w:themeFill="background1" w:themeFillShade="D9"/>
            <w:vAlign w:val="center"/>
          </w:tcPr>
          <w:p w14:paraId="5A986E7E" w14:textId="77777777" w:rsidR="00761403" w:rsidRPr="0068559F" w:rsidRDefault="00761403" w:rsidP="00EC60C8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Тип</w:t>
            </w:r>
          </w:p>
        </w:tc>
        <w:tc>
          <w:tcPr>
            <w:tcW w:w="1962" w:type="pct"/>
            <w:shd w:val="clear" w:color="auto" w:fill="D9D9D9" w:themeFill="background1" w:themeFillShade="D9"/>
            <w:vAlign w:val="center"/>
          </w:tcPr>
          <w:p w14:paraId="24D3CC4A" w14:textId="77777777" w:rsidR="00761403" w:rsidRPr="0068559F" w:rsidRDefault="00761403" w:rsidP="00EC60C8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Описание</w:t>
            </w:r>
          </w:p>
        </w:tc>
        <w:tc>
          <w:tcPr>
            <w:tcW w:w="952" w:type="pct"/>
            <w:shd w:val="clear" w:color="auto" w:fill="D9D9D9" w:themeFill="background1" w:themeFillShade="D9"/>
            <w:vAlign w:val="center"/>
          </w:tcPr>
          <w:p w14:paraId="6C50F7AA" w14:textId="77777777" w:rsidR="00761403" w:rsidRPr="0068559F" w:rsidRDefault="00761403" w:rsidP="00331BE7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Примечание</w:t>
            </w:r>
          </w:p>
        </w:tc>
      </w:tr>
      <w:tr w:rsidR="00882770" w:rsidRPr="0068559F" w14:paraId="4D269371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3D18B775" w14:textId="683F3505" w:rsidR="00882770" w:rsidRPr="0068559F" w:rsidRDefault="00882770" w:rsidP="00331BE7">
            <w:pPr>
              <w:pStyle w:val="aff8"/>
              <w:rPr>
                <w:rFonts w:ascii="Montserrat" w:hAnsi="Montserrat"/>
              </w:rPr>
            </w:pPr>
            <w:r w:rsidRPr="00882770">
              <w:rPr>
                <w:rFonts w:ascii="Montserrat" w:hAnsi="Montserrat"/>
              </w:rPr>
              <w:t>ADSK_Размер_Высота</w:t>
            </w:r>
          </w:p>
        </w:tc>
        <w:tc>
          <w:tcPr>
            <w:tcW w:w="446" w:type="pct"/>
            <w:vAlign w:val="center"/>
          </w:tcPr>
          <w:p w14:paraId="7842D95E" w14:textId="3D3BCA62" w:rsidR="00882770" w:rsidRPr="0068559F" w:rsidRDefault="00882770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3799F17F" w14:textId="155AD306" w:rsidR="00882770" w:rsidRPr="0068559F" w:rsidRDefault="00882770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27D262D7" w14:textId="77777777" w:rsidR="00882770" w:rsidRPr="0068559F" w:rsidRDefault="00882770" w:rsidP="00331BE7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882770" w:rsidRPr="0068559F" w14:paraId="012470E3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3DB5EEF9" w14:textId="15870060" w:rsidR="00882770" w:rsidRPr="0068559F" w:rsidRDefault="00882770" w:rsidP="00331BE7">
            <w:pPr>
              <w:pStyle w:val="aff8"/>
              <w:rPr>
                <w:rFonts w:ascii="Montserrat" w:hAnsi="Montserrat"/>
              </w:rPr>
            </w:pPr>
            <w:r w:rsidRPr="00882770">
              <w:rPr>
                <w:rFonts w:ascii="Montserrat" w:hAnsi="Montserrat"/>
              </w:rPr>
              <w:t>ADSK_Размер_Диаметр</w:t>
            </w:r>
          </w:p>
        </w:tc>
        <w:tc>
          <w:tcPr>
            <w:tcW w:w="446" w:type="pct"/>
            <w:vAlign w:val="center"/>
          </w:tcPr>
          <w:p w14:paraId="079D8FF7" w14:textId="39CFD616" w:rsidR="00882770" w:rsidRPr="0068559F" w:rsidRDefault="00882770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42A8B179" w14:textId="585E38C9" w:rsidR="00882770" w:rsidRPr="0068559F" w:rsidRDefault="00882770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5CAD5861" w14:textId="77777777" w:rsidR="00882770" w:rsidRPr="0068559F" w:rsidRDefault="00882770" w:rsidP="00331BE7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761403" w:rsidRPr="0068559F" w14:paraId="1256D27C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4798E3ED" w14:textId="6810EA4E" w:rsidR="00761403" w:rsidRPr="0068559F" w:rsidRDefault="00E700C7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R_Опоры_Дуги</w:t>
            </w:r>
          </w:p>
        </w:tc>
        <w:tc>
          <w:tcPr>
            <w:tcW w:w="446" w:type="pct"/>
            <w:vAlign w:val="center"/>
          </w:tcPr>
          <w:p w14:paraId="4F6CDA2E" w14:textId="0D3751D0" w:rsidR="00761403" w:rsidRPr="0068559F" w:rsidRDefault="00E700C7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1DFB03CF" w14:textId="47428B07" w:rsidR="00761403" w:rsidRPr="0068559F" w:rsidRDefault="0019400D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41CDE1A8" w14:textId="77777777" w:rsidR="00761403" w:rsidRPr="0068559F" w:rsidRDefault="00761403" w:rsidP="00331BE7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19400D" w:rsidRPr="0068559F" w14:paraId="75FE0535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27D59A78" w14:textId="3F275790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R_Опоры</w:t>
            </w:r>
          </w:p>
        </w:tc>
        <w:tc>
          <w:tcPr>
            <w:tcW w:w="446" w:type="pct"/>
            <w:vAlign w:val="center"/>
          </w:tcPr>
          <w:p w14:paraId="4893A2A5" w14:textId="3395FAF1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62D35E7E" w14:textId="1BC8CFB0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61DCFDB5" w14:textId="77777777" w:rsidR="0019400D" w:rsidRPr="0068559F" w:rsidRDefault="0019400D" w:rsidP="0019400D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19400D" w:rsidRPr="0068559F" w14:paraId="4FB0DA3D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2D1AB725" w14:textId="119C521A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R_Шарнира</w:t>
            </w:r>
          </w:p>
        </w:tc>
        <w:tc>
          <w:tcPr>
            <w:tcW w:w="446" w:type="pct"/>
            <w:vAlign w:val="center"/>
          </w:tcPr>
          <w:p w14:paraId="74F0C7B3" w14:textId="151C4306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542A263F" w14:textId="784407EA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700A216A" w14:textId="77777777" w:rsidR="0019400D" w:rsidRPr="0068559F" w:rsidRDefault="0019400D" w:rsidP="0019400D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19400D" w:rsidRPr="0068559F" w14:paraId="76E75E2A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679605AE" w14:textId="77682C03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R_Лампы_Левый</w:t>
            </w:r>
          </w:p>
        </w:tc>
        <w:tc>
          <w:tcPr>
            <w:tcW w:w="446" w:type="pct"/>
            <w:vAlign w:val="center"/>
          </w:tcPr>
          <w:p w14:paraId="0164DEDF" w14:textId="1FEC0451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15C6D1C1" w14:textId="3C6E66A0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07698A32" w14:textId="77777777" w:rsidR="0019400D" w:rsidRPr="0068559F" w:rsidRDefault="0019400D" w:rsidP="0019400D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19400D" w:rsidRPr="0068559F" w14:paraId="2D0B075B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436086CA" w14:textId="0C8687C1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R_Лампы_Центр</w:t>
            </w:r>
          </w:p>
        </w:tc>
        <w:tc>
          <w:tcPr>
            <w:tcW w:w="446" w:type="pct"/>
            <w:vAlign w:val="center"/>
          </w:tcPr>
          <w:p w14:paraId="691FD3BD" w14:textId="7090EE00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050AEA22" w14:textId="03077C0D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0EC4C01E" w14:textId="77777777" w:rsidR="0019400D" w:rsidRPr="0068559F" w:rsidRDefault="0019400D" w:rsidP="0019400D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19400D" w:rsidRPr="0068559F" w14:paraId="19A8B1D4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3EAEB08E" w14:textId="3F309FFF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Высота нижней части опоры</w:t>
            </w:r>
          </w:p>
        </w:tc>
        <w:tc>
          <w:tcPr>
            <w:tcW w:w="446" w:type="pct"/>
            <w:vAlign w:val="center"/>
          </w:tcPr>
          <w:p w14:paraId="4EB8140C" w14:textId="512EB08D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06E5EFBF" w14:textId="0737E30D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3E2B2EA1" w14:textId="77777777" w:rsidR="0019400D" w:rsidRPr="0068559F" w:rsidRDefault="0019400D" w:rsidP="0019400D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19400D" w:rsidRPr="0068559F" w14:paraId="30FAF987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064DED1D" w14:textId="37B88C6B" w:rsidR="0019400D" w:rsidRPr="0068559F" w:rsidRDefault="00E1704C" w:rsidP="0019400D">
            <w:pPr>
              <w:pStyle w:val="aff8"/>
              <w:rPr>
                <w:rFonts w:ascii="Montserrat" w:hAnsi="Montserrat"/>
              </w:rPr>
            </w:pPr>
            <w:r w:rsidRPr="00E1704C">
              <w:rPr>
                <w:rFonts w:ascii="Montserrat" w:hAnsi="Montserrat"/>
              </w:rPr>
              <w:t>Длина_Лампы_Справа</w:t>
            </w:r>
          </w:p>
        </w:tc>
        <w:tc>
          <w:tcPr>
            <w:tcW w:w="446" w:type="pct"/>
            <w:vAlign w:val="center"/>
          </w:tcPr>
          <w:p w14:paraId="768E2FB9" w14:textId="060E1B54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47C9C345" w14:textId="663B226E" w:rsidR="0019400D" w:rsidRPr="0068559F" w:rsidRDefault="0019400D" w:rsidP="0019400D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2254F9AC" w14:textId="77777777" w:rsidR="0019400D" w:rsidRPr="0068559F" w:rsidRDefault="0019400D" w:rsidP="0019400D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E1704C" w:rsidRPr="0068559F" w14:paraId="1BB15731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3F720F11" w14:textId="1CD2CCAE" w:rsidR="00E1704C" w:rsidRPr="00E1704C" w:rsidRDefault="00E1704C" w:rsidP="00E1704C">
            <w:pPr>
              <w:pStyle w:val="aff8"/>
              <w:rPr>
                <w:rFonts w:ascii="Montserrat" w:hAnsi="Montserrat"/>
              </w:rPr>
            </w:pPr>
            <w:r w:rsidRPr="00E1704C">
              <w:rPr>
                <w:rFonts w:ascii="Montserrat" w:hAnsi="Montserrat"/>
              </w:rPr>
              <w:t>Расстояние между отверстиями</w:t>
            </w:r>
          </w:p>
        </w:tc>
        <w:tc>
          <w:tcPr>
            <w:tcW w:w="446" w:type="pct"/>
            <w:vAlign w:val="center"/>
          </w:tcPr>
          <w:p w14:paraId="15B8D280" w14:textId="3FA44708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6E702B60" w14:textId="3CEE7D85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603CE886" w14:textId="77777777" w:rsidR="00E1704C" w:rsidRPr="0068559F" w:rsidRDefault="00E1704C" w:rsidP="00E1704C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E1704C" w:rsidRPr="0068559F" w14:paraId="34A65545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56176C27" w14:textId="5F5A0077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 xml:space="preserve">УГО_Длина_2D </w:t>
            </w:r>
          </w:p>
        </w:tc>
        <w:tc>
          <w:tcPr>
            <w:tcW w:w="446" w:type="pct"/>
            <w:vAlign w:val="center"/>
          </w:tcPr>
          <w:p w14:paraId="5B9CE96F" w14:textId="70418BE0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2DB43C4A" w14:textId="70B44B30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 УГО</w:t>
            </w:r>
          </w:p>
        </w:tc>
        <w:tc>
          <w:tcPr>
            <w:tcW w:w="952" w:type="pct"/>
            <w:vAlign w:val="center"/>
          </w:tcPr>
          <w:p w14:paraId="7679AB1C" w14:textId="77777777" w:rsidR="00E1704C" w:rsidRPr="0068559F" w:rsidRDefault="00E1704C" w:rsidP="00E1704C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F311E" w:rsidRPr="0068559F" w14:paraId="34FFDDEF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42A4D3A9" w14:textId="2844D842" w:rsidR="00CF311E" w:rsidRPr="0068559F" w:rsidRDefault="00CF311E" w:rsidP="00E1704C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Смещение_луча</w:t>
            </w:r>
          </w:p>
        </w:tc>
        <w:tc>
          <w:tcPr>
            <w:tcW w:w="446" w:type="pct"/>
            <w:vAlign w:val="center"/>
          </w:tcPr>
          <w:p w14:paraId="4858D32F" w14:textId="7088413B" w:rsidR="00CF311E" w:rsidRPr="0068559F" w:rsidRDefault="00CF311E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Длина</w:t>
            </w:r>
          </w:p>
        </w:tc>
        <w:tc>
          <w:tcPr>
            <w:tcW w:w="1962" w:type="pct"/>
            <w:vAlign w:val="center"/>
          </w:tcPr>
          <w:p w14:paraId="12AA9548" w14:textId="00335563" w:rsidR="00CF311E" w:rsidRPr="0068559F" w:rsidRDefault="00CF311E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352DB184" w14:textId="77777777" w:rsidR="00CF311E" w:rsidRPr="0068559F" w:rsidRDefault="00CF311E" w:rsidP="00E1704C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E1704C" w:rsidRPr="0068559F" w14:paraId="74EB27BC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58F58A14" w14:textId="63F1AA1F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E1704C">
              <w:rPr>
                <w:rFonts w:ascii="Montserrat" w:hAnsi="Montserrat"/>
              </w:rPr>
              <w:t>Угол</w:t>
            </w:r>
            <w:r>
              <w:rPr>
                <w:rFonts w:ascii="Montserrat" w:hAnsi="Montserrat"/>
              </w:rPr>
              <w:t>_П</w:t>
            </w:r>
            <w:r w:rsidRPr="00E1704C">
              <w:rPr>
                <w:rFonts w:ascii="Montserrat" w:hAnsi="Montserrat"/>
              </w:rPr>
              <w:t>оворота</w:t>
            </w:r>
            <w:r>
              <w:rPr>
                <w:rFonts w:ascii="Montserrat" w:hAnsi="Montserrat"/>
              </w:rPr>
              <w:t>_Л</w:t>
            </w:r>
            <w:r w:rsidRPr="00E1704C">
              <w:rPr>
                <w:rFonts w:ascii="Montserrat" w:hAnsi="Montserrat"/>
              </w:rPr>
              <w:t>ампы</w:t>
            </w:r>
          </w:p>
        </w:tc>
        <w:tc>
          <w:tcPr>
            <w:tcW w:w="446" w:type="pct"/>
            <w:vAlign w:val="center"/>
          </w:tcPr>
          <w:p w14:paraId="5EBF0B96" w14:textId="563D261A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Угол</w:t>
            </w:r>
          </w:p>
        </w:tc>
        <w:tc>
          <w:tcPr>
            <w:tcW w:w="1962" w:type="pct"/>
            <w:vAlign w:val="center"/>
          </w:tcPr>
          <w:p w14:paraId="622C7007" w14:textId="0652E6B2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5DD2A404" w14:textId="77777777" w:rsidR="00E1704C" w:rsidRPr="0068559F" w:rsidRDefault="00E1704C" w:rsidP="00E1704C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E1704C" w:rsidRPr="0068559F" w14:paraId="32014D2E" w14:textId="77777777" w:rsidTr="00E1704C">
        <w:trPr>
          <w:trHeight w:val="747"/>
        </w:trPr>
        <w:tc>
          <w:tcPr>
            <w:tcW w:w="1640" w:type="pct"/>
            <w:vAlign w:val="center"/>
          </w:tcPr>
          <w:p w14:paraId="5F78D627" w14:textId="4382C888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E1704C">
              <w:rPr>
                <w:rFonts w:ascii="Montserrat" w:hAnsi="Montserrat"/>
              </w:rPr>
              <w:t>Угол_</w:t>
            </w:r>
            <w:r>
              <w:rPr>
                <w:rFonts w:ascii="Montserrat" w:hAnsi="Montserrat"/>
              </w:rPr>
              <w:t>Н</w:t>
            </w:r>
            <w:r w:rsidRPr="00E1704C">
              <w:rPr>
                <w:rFonts w:ascii="Montserrat" w:hAnsi="Montserrat"/>
              </w:rPr>
              <w:t>аклона</w:t>
            </w:r>
            <w:r>
              <w:rPr>
                <w:rFonts w:ascii="Montserrat" w:hAnsi="Montserrat"/>
              </w:rPr>
              <w:t>_Л</w:t>
            </w:r>
            <w:r w:rsidRPr="00E1704C">
              <w:rPr>
                <w:rFonts w:ascii="Montserrat" w:hAnsi="Montserrat"/>
              </w:rPr>
              <w:t>ампы</w:t>
            </w:r>
          </w:p>
        </w:tc>
        <w:tc>
          <w:tcPr>
            <w:tcW w:w="446" w:type="pct"/>
            <w:vAlign w:val="center"/>
          </w:tcPr>
          <w:p w14:paraId="39BC7DB9" w14:textId="4ECC4DB0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Угол</w:t>
            </w:r>
          </w:p>
        </w:tc>
        <w:tc>
          <w:tcPr>
            <w:tcW w:w="1962" w:type="pct"/>
            <w:vAlign w:val="center"/>
          </w:tcPr>
          <w:p w14:paraId="0F2FEDBD" w14:textId="24136C84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построения геометрии прожектора</w:t>
            </w:r>
          </w:p>
        </w:tc>
        <w:tc>
          <w:tcPr>
            <w:tcW w:w="952" w:type="pct"/>
            <w:vAlign w:val="center"/>
          </w:tcPr>
          <w:p w14:paraId="31BC0605" w14:textId="77777777" w:rsidR="00E1704C" w:rsidRDefault="00E1704C" w:rsidP="00E1704C">
            <w:pPr>
              <w:pStyle w:val="aff8"/>
              <w:jc w:val="center"/>
              <w:rPr>
                <w:rFonts w:ascii="Montserrat" w:hAnsi="Montserrat"/>
              </w:rPr>
            </w:pPr>
          </w:p>
          <w:p w14:paraId="3CC022BC" w14:textId="153FCB41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</w:p>
        </w:tc>
      </w:tr>
    </w:tbl>
    <w:p w14:paraId="6A09C593" w14:textId="77777777" w:rsidR="00CC4453" w:rsidRPr="0068559F" w:rsidRDefault="00CC4453" w:rsidP="00A6318C">
      <w:pPr>
        <w:spacing w:before="240"/>
        <w:rPr>
          <w:rFonts w:ascii="Montserrat" w:hAnsi="Montserrat"/>
        </w:rPr>
      </w:pPr>
      <w:r w:rsidRPr="0068559F">
        <w:rPr>
          <w:rFonts w:ascii="Montserrat" w:hAnsi="Montserrat"/>
        </w:rPr>
        <w:t>Группа параметров «Фотометрические»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068"/>
        <w:gridCol w:w="1165"/>
        <w:gridCol w:w="3851"/>
        <w:gridCol w:w="1977"/>
      </w:tblGrid>
      <w:tr w:rsidR="00CC4453" w:rsidRPr="0068559F" w14:paraId="0BD87F11" w14:textId="77777777" w:rsidTr="007F6250">
        <w:trPr>
          <w:trHeight w:val="747"/>
        </w:trPr>
        <w:tc>
          <w:tcPr>
            <w:tcW w:w="1141" w:type="pct"/>
            <w:shd w:val="clear" w:color="auto" w:fill="D9D9D9" w:themeFill="background1" w:themeFillShade="D9"/>
            <w:vAlign w:val="center"/>
          </w:tcPr>
          <w:p w14:paraId="13ED9623" w14:textId="77777777" w:rsidR="00CC4453" w:rsidRPr="0068559F" w:rsidRDefault="00CC4453" w:rsidP="007F6250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Имя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14:paraId="1CA56840" w14:textId="77777777" w:rsidR="00CC4453" w:rsidRPr="0068559F" w:rsidRDefault="00CC4453" w:rsidP="007F6250">
            <w:pPr>
              <w:pStyle w:val="aff8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Тип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109D272F" w14:textId="77777777" w:rsidR="00CC4453" w:rsidRPr="0068559F" w:rsidRDefault="00CC4453" w:rsidP="007F6250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Описание</w:t>
            </w:r>
          </w:p>
        </w:tc>
        <w:tc>
          <w:tcPr>
            <w:tcW w:w="1091" w:type="pct"/>
            <w:shd w:val="clear" w:color="auto" w:fill="D9D9D9" w:themeFill="background1" w:themeFillShade="D9"/>
            <w:vAlign w:val="center"/>
          </w:tcPr>
          <w:p w14:paraId="77F4F7EF" w14:textId="77777777" w:rsidR="00CC4453" w:rsidRPr="0068559F" w:rsidRDefault="00CC4453" w:rsidP="007F6250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Примечание</w:t>
            </w:r>
          </w:p>
        </w:tc>
      </w:tr>
      <w:tr w:rsidR="00CC4453" w:rsidRPr="0068559F" w14:paraId="6F933368" w14:textId="77777777" w:rsidTr="007F6250">
        <w:trPr>
          <w:trHeight w:val="747"/>
        </w:trPr>
        <w:tc>
          <w:tcPr>
            <w:tcW w:w="1141" w:type="pct"/>
            <w:vAlign w:val="center"/>
          </w:tcPr>
          <w:p w14:paraId="0B8F70BE" w14:textId="77777777" w:rsidR="00CC4453" w:rsidRPr="0068559F" w:rsidRDefault="00CC4453" w:rsidP="007F625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Исходная интенсивность</w:t>
            </w:r>
          </w:p>
        </w:tc>
        <w:tc>
          <w:tcPr>
            <w:tcW w:w="643" w:type="pct"/>
            <w:vAlign w:val="center"/>
          </w:tcPr>
          <w:p w14:paraId="18E4DA07" w14:textId="6DD75DFC" w:rsidR="00CC4453" w:rsidRPr="0068559F" w:rsidRDefault="0068559F" w:rsidP="007F6250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-</w:t>
            </w:r>
          </w:p>
        </w:tc>
        <w:tc>
          <w:tcPr>
            <w:tcW w:w="2125" w:type="pct"/>
            <w:vAlign w:val="center"/>
          </w:tcPr>
          <w:p w14:paraId="1E8D1071" w14:textId="00E690A5" w:rsidR="00CC4453" w:rsidRPr="0068559F" w:rsidRDefault="00CC4453" w:rsidP="007F625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Встроенный параметр</w:t>
            </w:r>
          </w:p>
        </w:tc>
        <w:tc>
          <w:tcPr>
            <w:tcW w:w="1091" w:type="pct"/>
            <w:vAlign w:val="center"/>
          </w:tcPr>
          <w:p w14:paraId="24BC86FC" w14:textId="77777777" w:rsidR="00CC4453" w:rsidRPr="0068559F" w:rsidRDefault="00CC4453" w:rsidP="007F6250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296ADBE5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7D281004" w14:textId="77777777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lastRenderedPageBreak/>
              <w:t>Исходный цвет</w:t>
            </w:r>
          </w:p>
        </w:tc>
        <w:tc>
          <w:tcPr>
            <w:tcW w:w="643" w:type="pct"/>
            <w:vAlign w:val="center"/>
          </w:tcPr>
          <w:p w14:paraId="04FB77BF" w14:textId="7A3D8BC3" w:rsidR="00CC4453" w:rsidRPr="0068559F" w:rsidRDefault="0068559F" w:rsidP="00CC4453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-</w:t>
            </w:r>
          </w:p>
        </w:tc>
        <w:tc>
          <w:tcPr>
            <w:tcW w:w="2125" w:type="pct"/>
            <w:vAlign w:val="center"/>
          </w:tcPr>
          <w:p w14:paraId="3E2D8B77" w14:textId="7CBA62AD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Встроенный параметр</w:t>
            </w:r>
          </w:p>
        </w:tc>
        <w:tc>
          <w:tcPr>
            <w:tcW w:w="1091" w:type="pct"/>
            <w:vAlign w:val="center"/>
          </w:tcPr>
          <w:p w14:paraId="744C2D18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7A9F3D5C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0382A282" w14:textId="77777777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Коэффициент потерь при освещении</w:t>
            </w:r>
          </w:p>
        </w:tc>
        <w:tc>
          <w:tcPr>
            <w:tcW w:w="643" w:type="pct"/>
            <w:vAlign w:val="center"/>
          </w:tcPr>
          <w:p w14:paraId="45A0FF30" w14:textId="2627B93E" w:rsidR="00CC4453" w:rsidRPr="0068559F" w:rsidRDefault="0068559F" w:rsidP="00CC4453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-</w:t>
            </w:r>
          </w:p>
        </w:tc>
        <w:tc>
          <w:tcPr>
            <w:tcW w:w="2125" w:type="pct"/>
            <w:vAlign w:val="center"/>
          </w:tcPr>
          <w:p w14:paraId="4C6AA37D" w14:textId="1568772B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Встроенный параметр</w:t>
            </w:r>
          </w:p>
        </w:tc>
        <w:tc>
          <w:tcPr>
            <w:tcW w:w="1091" w:type="pct"/>
            <w:vAlign w:val="center"/>
          </w:tcPr>
          <w:p w14:paraId="320EBE17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54271D4D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4A01FDCA" w14:textId="77777777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Смещение цветовой температуры при затухании лампы</w:t>
            </w:r>
          </w:p>
        </w:tc>
        <w:tc>
          <w:tcPr>
            <w:tcW w:w="643" w:type="pct"/>
            <w:vAlign w:val="center"/>
          </w:tcPr>
          <w:p w14:paraId="49720287" w14:textId="5CFA4DAC" w:rsidR="00CC4453" w:rsidRPr="0068559F" w:rsidRDefault="0068559F" w:rsidP="00CC4453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-</w:t>
            </w:r>
          </w:p>
        </w:tc>
        <w:tc>
          <w:tcPr>
            <w:tcW w:w="2125" w:type="pct"/>
            <w:vAlign w:val="center"/>
          </w:tcPr>
          <w:p w14:paraId="35D7CE35" w14:textId="63B06AE2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Встроенный параметр</w:t>
            </w:r>
          </w:p>
        </w:tc>
        <w:tc>
          <w:tcPr>
            <w:tcW w:w="1091" w:type="pct"/>
            <w:vAlign w:val="center"/>
          </w:tcPr>
          <w:p w14:paraId="330EA6F0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397BA36B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7B9C0430" w14:textId="77777777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Угол наклона</w:t>
            </w:r>
          </w:p>
        </w:tc>
        <w:tc>
          <w:tcPr>
            <w:tcW w:w="643" w:type="pct"/>
            <w:vAlign w:val="center"/>
          </w:tcPr>
          <w:p w14:paraId="2B5990E3" w14:textId="2EC0EB66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Угол</w:t>
            </w:r>
          </w:p>
        </w:tc>
        <w:tc>
          <w:tcPr>
            <w:tcW w:w="2125" w:type="pct"/>
            <w:vAlign w:val="center"/>
          </w:tcPr>
          <w:p w14:paraId="26181A3A" w14:textId="02015E23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Встроенный параметр</w:t>
            </w:r>
          </w:p>
        </w:tc>
        <w:tc>
          <w:tcPr>
            <w:tcW w:w="1091" w:type="pct"/>
            <w:vAlign w:val="center"/>
          </w:tcPr>
          <w:p w14:paraId="05B2DAAC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00CD046B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57391CC8" w14:textId="77777777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Файл фотометрической сетки</w:t>
            </w:r>
          </w:p>
        </w:tc>
        <w:tc>
          <w:tcPr>
            <w:tcW w:w="643" w:type="pct"/>
            <w:vAlign w:val="center"/>
          </w:tcPr>
          <w:p w14:paraId="4512077D" w14:textId="3BDEFB4F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5FB6104A" w14:textId="098505C3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Встроенный параметр</w:t>
            </w:r>
          </w:p>
        </w:tc>
        <w:tc>
          <w:tcPr>
            <w:tcW w:w="1091" w:type="pct"/>
            <w:vAlign w:val="center"/>
          </w:tcPr>
          <w:p w14:paraId="669BC477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</w:tbl>
    <w:p w14:paraId="6A33BF22" w14:textId="45530352" w:rsidR="00761403" w:rsidRPr="0068559F" w:rsidRDefault="00761403" w:rsidP="00A6318C">
      <w:pPr>
        <w:spacing w:before="240"/>
        <w:rPr>
          <w:rFonts w:ascii="Montserrat" w:hAnsi="Montserrat"/>
        </w:rPr>
      </w:pPr>
      <w:r w:rsidRPr="0068559F">
        <w:rPr>
          <w:rFonts w:ascii="Montserrat" w:hAnsi="Montserrat"/>
        </w:rPr>
        <w:t>Группа параметров «Данные»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068"/>
        <w:gridCol w:w="1165"/>
        <w:gridCol w:w="3851"/>
        <w:gridCol w:w="1977"/>
      </w:tblGrid>
      <w:tr w:rsidR="00761403" w:rsidRPr="0068559F" w14:paraId="358CC784" w14:textId="77777777" w:rsidTr="00E07F0D">
        <w:trPr>
          <w:trHeight w:val="747"/>
          <w:tblHeader/>
        </w:trPr>
        <w:tc>
          <w:tcPr>
            <w:tcW w:w="1141" w:type="pct"/>
            <w:shd w:val="clear" w:color="auto" w:fill="D9D9D9" w:themeFill="background1" w:themeFillShade="D9"/>
            <w:vAlign w:val="center"/>
          </w:tcPr>
          <w:p w14:paraId="5E3862C1" w14:textId="77777777" w:rsidR="00761403" w:rsidRPr="0068559F" w:rsidRDefault="00761403" w:rsidP="00331BE7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Имя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14:paraId="34315E88" w14:textId="77777777" w:rsidR="00761403" w:rsidRPr="0068559F" w:rsidRDefault="00761403" w:rsidP="00EC60C8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Тип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650447C5" w14:textId="77777777" w:rsidR="00761403" w:rsidRPr="0068559F" w:rsidRDefault="00761403" w:rsidP="00EC60C8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Описание</w:t>
            </w:r>
          </w:p>
        </w:tc>
        <w:tc>
          <w:tcPr>
            <w:tcW w:w="1091" w:type="pct"/>
            <w:shd w:val="clear" w:color="auto" w:fill="D9D9D9" w:themeFill="background1" w:themeFillShade="D9"/>
            <w:vAlign w:val="center"/>
          </w:tcPr>
          <w:p w14:paraId="70422B87" w14:textId="77777777" w:rsidR="00761403" w:rsidRPr="0068559F" w:rsidRDefault="00761403" w:rsidP="00331BE7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Примечание</w:t>
            </w:r>
          </w:p>
        </w:tc>
      </w:tr>
      <w:tr w:rsidR="00761403" w:rsidRPr="0068559F" w14:paraId="099DC63E" w14:textId="77777777" w:rsidTr="00331BE7">
        <w:trPr>
          <w:trHeight w:val="747"/>
        </w:trPr>
        <w:tc>
          <w:tcPr>
            <w:tcW w:w="1141" w:type="pct"/>
            <w:vAlign w:val="center"/>
          </w:tcPr>
          <w:p w14:paraId="74CED4F6" w14:textId="582E4955" w:rsidR="00761403" w:rsidRPr="0068559F" w:rsidRDefault="00F40EA3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ADSK_Версия Revit</w:t>
            </w:r>
          </w:p>
        </w:tc>
        <w:tc>
          <w:tcPr>
            <w:tcW w:w="643" w:type="pct"/>
            <w:vAlign w:val="center"/>
          </w:tcPr>
          <w:p w14:paraId="3DCCE28B" w14:textId="76E19254" w:rsidR="00761403" w:rsidRPr="0068559F" w:rsidRDefault="00CC4453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781BCE07" w14:textId="79039D58" w:rsidR="00761403" w:rsidRPr="0068559F" w:rsidRDefault="000B7A2F" w:rsidP="00331BE7">
            <w:pPr>
              <w:pStyle w:val="aff8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</w:rPr>
              <w:t xml:space="preserve">Версия </w:t>
            </w:r>
            <w:r w:rsidRPr="0068559F">
              <w:rPr>
                <w:rFonts w:ascii="Montserrat" w:hAnsi="Montserrat"/>
                <w:lang w:val="en-US"/>
              </w:rPr>
              <w:t>Revit</w:t>
            </w:r>
          </w:p>
        </w:tc>
        <w:tc>
          <w:tcPr>
            <w:tcW w:w="1091" w:type="pct"/>
            <w:vAlign w:val="center"/>
          </w:tcPr>
          <w:p w14:paraId="5DBBD315" w14:textId="77777777" w:rsidR="00761403" w:rsidRPr="0068559F" w:rsidRDefault="00761403" w:rsidP="00331BE7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117E0282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04CAE46F" w14:textId="7B6C6E1A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ADSK_Версия семейства</w:t>
            </w:r>
          </w:p>
        </w:tc>
        <w:tc>
          <w:tcPr>
            <w:tcW w:w="643" w:type="pct"/>
            <w:vAlign w:val="center"/>
          </w:tcPr>
          <w:p w14:paraId="76AA3ABB" w14:textId="2F136F29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7B9C11EA" w14:textId="0C4E2028" w:rsidR="00CC4453" w:rsidRPr="0068559F" w:rsidRDefault="000B7A2F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Версия семейства</w:t>
            </w:r>
          </w:p>
        </w:tc>
        <w:tc>
          <w:tcPr>
            <w:tcW w:w="1091" w:type="pct"/>
            <w:vAlign w:val="center"/>
          </w:tcPr>
          <w:p w14:paraId="2D68331F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48022791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2A32EB54" w14:textId="2AF35433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ADSK_Группирование</w:t>
            </w:r>
          </w:p>
        </w:tc>
        <w:tc>
          <w:tcPr>
            <w:tcW w:w="643" w:type="pct"/>
            <w:vAlign w:val="center"/>
          </w:tcPr>
          <w:p w14:paraId="7E7AAE88" w14:textId="179C3903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4386A060" w14:textId="2F6850CC" w:rsidR="00CC4453" w:rsidRPr="0068559F" w:rsidRDefault="000B7A2F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араметр для пользовательского группирования элементов в спецификациях</w:t>
            </w:r>
          </w:p>
        </w:tc>
        <w:tc>
          <w:tcPr>
            <w:tcW w:w="1091" w:type="pct"/>
            <w:vAlign w:val="center"/>
          </w:tcPr>
          <w:p w14:paraId="1EC35E37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563C36C8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59FE193B" w14:textId="72D0B2A5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ADSK_Единица измерения</w:t>
            </w:r>
          </w:p>
        </w:tc>
        <w:tc>
          <w:tcPr>
            <w:tcW w:w="643" w:type="pct"/>
            <w:vAlign w:val="center"/>
          </w:tcPr>
          <w:p w14:paraId="041ADC61" w14:textId="5F43D5A5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158536F4" w14:textId="074A1BB8" w:rsidR="00CC4453" w:rsidRPr="0068559F" w:rsidRDefault="000B7A2F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Единица измерения</w:t>
            </w:r>
          </w:p>
        </w:tc>
        <w:tc>
          <w:tcPr>
            <w:tcW w:w="1091" w:type="pct"/>
            <w:vAlign w:val="center"/>
          </w:tcPr>
          <w:p w14:paraId="3299ED95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66592430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5E8167E5" w14:textId="36B834F9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ADSK_Завод-изготовитель</w:t>
            </w:r>
          </w:p>
        </w:tc>
        <w:tc>
          <w:tcPr>
            <w:tcW w:w="643" w:type="pct"/>
            <w:vAlign w:val="center"/>
          </w:tcPr>
          <w:p w14:paraId="257BB773" w14:textId="48680590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163988E7" w14:textId="63E757CB" w:rsidR="00CC4453" w:rsidRPr="0068559F" w:rsidRDefault="000B7A2F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Завод-изготовитель</w:t>
            </w:r>
          </w:p>
        </w:tc>
        <w:tc>
          <w:tcPr>
            <w:tcW w:w="1091" w:type="pct"/>
            <w:vAlign w:val="center"/>
          </w:tcPr>
          <w:p w14:paraId="3845BC64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3A2E3691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21449111" w14:textId="57848C73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ADSK_Код изделия</w:t>
            </w:r>
          </w:p>
        </w:tc>
        <w:tc>
          <w:tcPr>
            <w:tcW w:w="643" w:type="pct"/>
            <w:vAlign w:val="center"/>
          </w:tcPr>
          <w:p w14:paraId="5E7DFFC2" w14:textId="59AA515C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22C9935D" w14:textId="6F806D59" w:rsidR="00CC4453" w:rsidRPr="0068559F" w:rsidRDefault="000B7A2F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Код изделия</w:t>
            </w:r>
          </w:p>
        </w:tc>
        <w:tc>
          <w:tcPr>
            <w:tcW w:w="1091" w:type="pct"/>
            <w:vAlign w:val="center"/>
          </w:tcPr>
          <w:p w14:paraId="2A27211E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D66DE0" w:rsidRPr="0068559F" w14:paraId="62D6EC86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6994AAA4" w14:textId="0E7E273F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ADSK_Количество</w:t>
            </w:r>
          </w:p>
        </w:tc>
        <w:tc>
          <w:tcPr>
            <w:tcW w:w="643" w:type="pct"/>
            <w:vAlign w:val="center"/>
          </w:tcPr>
          <w:p w14:paraId="07634B72" w14:textId="4D2F16DD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Число</w:t>
            </w:r>
          </w:p>
        </w:tc>
        <w:tc>
          <w:tcPr>
            <w:tcW w:w="2125" w:type="pct"/>
            <w:vAlign w:val="center"/>
          </w:tcPr>
          <w:p w14:paraId="0751FD2E" w14:textId="211B6143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Количество изделий</w:t>
            </w:r>
          </w:p>
        </w:tc>
        <w:tc>
          <w:tcPr>
            <w:tcW w:w="1091" w:type="pct"/>
            <w:vAlign w:val="center"/>
          </w:tcPr>
          <w:p w14:paraId="6F6A79FE" w14:textId="77777777" w:rsidR="00D66DE0" w:rsidRPr="0068559F" w:rsidRDefault="00D66DE0" w:rsidP="00D66DE0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50F7F74C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38C8F48A" w14:textId="0E76438B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ADSK_Комплект</w:t>
            </w:r>
          </w:p>
        </w:tc>
        <w:tc>
          <w:tcPr>
            <w:tcW w:w="643" w:type="pct"/>
            <w:vAlign w:val="center"/>
          </w:tcPr>
          <w:p w14:paraId="105A2588" w14:textId="7B0F70EC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6D5E97B6" w14:textId="4BAB848E" w:rsidR="00CC4453" w:rsidRPr="0068559F" w:rsidRDefault="000B7A2F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Марка комплекта оборудования или комплекта чертежей, к которому принадлежит элемент</w:t>
            </w:r>
          </w:p>
        </w:tc>
        <w:tc>
          <w:tcPr>
            <w:tcW w:w="1091" w:type="pct"/>
            <w:vAlign w:val="center"/>
          </w:tcPr>
          <w:p w14:paraId="60EF21FE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CC4453" w:rsidRPr="0068559F" w14:paraId="70ADC24D" w14:textId="77777777" w:rsidTr="00CC4453">
        <w:trPr>
          <w:trHeight w:val="747"/>
        </w:trPr>
        <w:tc>
          <w:tcPr>
            <w:tcW w:w="1141" w:type="pct"/>
            <w:vAlign w:val="center"/>
          </w:tcPr>
          <w:p w14:paraId="51AC8CBC" w14:textId="29EB4288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ADSK_Марка</w:t>
            </w:r>
          </w:p>
        </w:tc>
        <w:tc>
          <w:tcPr>
            <w:tcW w:w="643" w:type="pct"/>
            <w:vAlign w:val="center"/>
          </w:tcPr>
          <w:p w14:paraId="639FD7CB" w14:textId="1A6C10A3" w:rsidR="00CC4453" w:rsidRPr="0068559F" w:rsidRDefault="00CC4453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06267C3D" w14:textId="46EC7340" w:rsidR="00CC4453" w:rsidRPr="0068559F" w:rsidRDefault="000B7A2F" w:rsidP="00CC4453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Тип, марка, обозначение документа, опросного листа</w:t>
            </w:r>
          </w:p>
        </w:tc>
        <w:tc>
          <w:tcPr>
            <w:tcW w:w="1091" w:type="pct"/>
            <w:vAlign w:val="center"/>
          </w:tcPr>
          <w:p w14:paraId="0D78DC72" w14:textId="77777777" w:rsidR="00CC4453" w:rsidRPr="0068559F" w:rsidRDefault="00CC4453" w:rsidP="00CC4453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D66DE0" w:rsidRPr="0068559F" w14:paraId="336E0B5F" w14:textId="77777777" w:rsidTr="00331BE7">
        <w:trPr>
          <w:trHeight w:val="747"/>
        </w:trPr>
        <w:tc>
          <w:tcPr>
            <w:tcW w:w="1141" w:type="pct"/>
            <w:vAlign w:val="center"/>
          </w:tcPr>
          <w:p w14:paraId="768553CA" w14:textId="35BD9511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ADSK_Масса</w:t>
            </w:r>
          </w:p>
        </w:tc>
        <w:tc>
          <w:tcPr>
            <w:tcW w:w="643" w:type="pct"/>
            <w:vAlign w:val="center"/>
          </w:tcPr>
          <w:p w14:paraId="73EC6949" w14:textId="04F6B9DE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Число</w:t>
            </w:r>
          </w:p>
        </w:tc>
        <w:tc>
          <w:tcPr>
            <w:tcW w:w="2125" w:type="pct"/>
            <w:vAlign w:val="center"/>
          </w:tcPr>
          <w:p w14:paraId="4F900DEE" w14:textId="2DDA4303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Масса единицы изделия</w:t>
            </w:r>
          </w:p>
        </w:tc>
        <w:tc>
          <w:tcPr>
            <w:tcW w:w="1091" w:type="pct"/>
            <w:vAlign w:val="center"/>
          </w:tcPr>
          <w:p w14:paraId="64733967" w14:textId="77777777" w:rsidR="00D66DE0" w:rsidRPr="0068559F" w:rsidRDefault="00D66DE0" w:rsidP="00D66DE0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D66DE0" w:rsidRPr="0068559F" w14:paraId="099EDF71" w14:textId="77777777" w:rsidTr="00331BE7">
        <w:trPr>
          <w:trHeight w:val="747"/>
        </w:trPr>
        <w:tc>
          <w:tcPr>
            <w:tcW w:w="1141" w:type="pct"/>
            <w:vAlign w:val="center"/>
          </w:tcPr>
          <w:p w14:paraId="09039A25" w14:textId="4F0C0003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ADSK_Наименование</w:t>
            </w:r>
          </w:p>
        </w:tc>
        <w:tc>
          <w:tcPr>
            <w:tcW w:w="643" w:type="pct"/>
            <w:vAlign w:val="center"/>
          </w:tcPr>
          <w:p w14:paraId="6A3D412D" w14:textId="4DF56688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4AFA53F9" w14:textId="7ABE2929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Параметр для спецификаций, в котором заполняется наиме</w:t>
            </w:r>
            <w:r w:rsidRPr="0068559F">
              <w:rPr>
                <w:rFonts w:ascii="Montserrat" w:hAnsi="Montserrat"/>
              </w:rPr>
              <w:lastRenderedPageBreak/>
              <w:t>нование оборудования  элемента и основные технические характеристики</w:t>
            </w:r>
          </w:p>
        </w:tc>
        <w:tc>
          <w:tcPr>
            <w:tcW w:w="1091" w:type="pct"/>
            <w:vAlign w:val="center"/>
          </w:tcPr>
          <w:p w14:paraId="007452F3" w14:textId="77777777" w:rsidR="00D66DE0" w:rsidRPr="0068559F" w:rsidRDefault="00D66DE0" w:rsidP="00D66DE0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D66DE0" w:rsidRPr="0068559F" w14:paraId="67F82405" w14:textId="77777777" w:rsidTr="00331BE7">
        <w:trPr>
          <w:trHeight w:val="747"/>
        </w:trPr>
        <w:tc>
          <w:tcPr>
            <w:tcW w:w="1141" w:type="pct"/>
            <w:vAlign w:val="center"/>
          </w:tcPr>
          <w:p w14:paraId="5CB7069F" w14:textId="0759DC28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ADSK_Позиция</w:t>
            </w:r>
          </w:p>
        </w:tc>
        <w:tc>
          <w:tcPr>
            <w:tcW w:w="643" w:type="pct"/>
            <w:vAlign w:val="center"/>
          </w:tcPr>
          <w:p w14:paraId="7485F8AC" w14:textId="01EB49DA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52A1C270" w14:textId="4735179A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Позиция элемента модели, которая выносится в марку элемента на плане и отображается в спецификациях</w:t>
            </w:r>
          </w:p>
        </w:tc>
        <w:tc>
          <w:tcPr>
            <w:tcW w:w="1091" w:type="pct"/>
            <w:vAlign w:val="center"/>
          </w:tcPr>
          <w:p w14:paraId="22AD2884" w14:textId="77777777" w:rsidR="00D66DE0" w:rsidRPr="0068559F" w:rsidRDefault="00D66DE0" w:rsidP="00D66DE0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D66DE0" w:rsidRPr="0068559F" w14:paraId="1B853CD9" w14:textId="77777777" w:rsidTr="004A0541">
        <w:trPr>
          <w:trHeight w:val="821"/>
        </w:trPr>
        <w:tc>
          <w:tcPr>
            <w:tcW w:w="1141" w:type="pct"/>
            <w:vAlign w:val="center"/>
          </w:tcPr>
          <w:p w14:paraId="7DB8A356" w14:textId="2BA33128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ADSK_Примечание</w:t>
            </w:r>
          </w:p>
        </w:tc>
        <w:tc>
          <w:tcPr>
            <w:tcW w:w="643" w:type="pct"/>
            <w:vAlign w:val="center"/>
          </w:tcPr>
          <w:p w14:paraId="2F5F11FB" w14:textId="69FBBF2D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6D4187D9" w14:textId="22F2E347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Текстовое поле для заполнения ячейки "Примечание" в таблицах спецификаций</w:t>
            </w:r>
          </w:p>
        </w:tc>
        <w:tc>
          <w:tcPr>
            <w:tcW w:w="1091" w:type="pct"/>
            <w:vAlign w:val="center"/>
          </w:tcPr>
          <w:p w14:paraId="06057C7B" w14:textId="77777777" w:rsidR="00D66DE0" w:rsidRPr="0068559F" w:rsidRDefault="00D66DE0" w:rsidP="00D66DE0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D66DE0" w:rsidRPr="0068559F" w14:paraId="7B9E63CF" w14:textId="77777777" w:rsidTr="00331BE7">
        <w:trPr>
          <w:trHeight w:val="747"/>
        </w:trPr>
        <w:tc>
          <w:tcPr>
            <w:tcW w:w="1141" w:type="pct"/>
            <w:vAlign w:val="center"/>
          </w:tcPr>
          <w:p w14:paraId="18D750EE" w14:textId="56EC034A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ADSK_Этаж</w:t>
            </w:r>
          </w:p>
        </w:tc>
        <w:tc>
          <w:tcPr>
            <w:tcW w:w="643" w:type="pct"/>
            <w:vAlign w:val="center"/>
          </w:tcPr>
          <w:p w14:paraId="17488C6F" w14:textId="1B982917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55404D39" w14:textId="0B9F86E9" w:rsidR="00D66DE0" w:rsidRPr="0068559F" w:rsidRDefault="00D66DE0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Номер этажа, на котором расположен элемент</w:t>
            </w:r>
          </w:p>
        </w:tc>
        <w:tc>
          <w:tcPr>
            <w:tcW w:w="1091" w:type="pct"/>
            <w:vAlign w:val="center"/>
          </w:tcPr>
          <w:p w14:paraId="1EDF67D0" w14:textId="77777777" w:rsidR="00D66DE0" w:rsidRPr="0068559F" w:rsidRDefault="00D66DE0" w:rsidP="00D66DE0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  <w:tr w:rsidR="0048295C" w:rsidRPr="0068559F" w14:paraId="0A7A5857" w14:textId="77777777" w:rsidTr="00331BE7">
        <w:trPr>
          <w:trHeight w:val="747"/>
        </w:trPr>
        <w:tc>
          <w:tcPr>
            <w:tcW w:w="1141" w:type="pct"/>
            <w:vAlign w:val="center"/>
          </w:tcPr>
          <w:p w14:paraId="39419C16" w14:textId="22882C4A" w:rsidR="0048295C" w:rsidRPr="00314665" w:rsidRDefault="00314665" w:rsidP="00D66DE0">
            <w:pPr>
              <w:pStyle w:val="aff8"/>
              <w:rPr>
                <w:rFonts w:ascii="Montserrat" w:hAnsi="Montserrat"/>
              </w:rPr>
            </w:pPr>
            <w:r w:rsidRPr="00314665">
              <w:rPr>
                <w:rFonts w:ascii="Montserrat" w:hAnsi="Montserrat"/>
              </w:rPr>
              <w:t>ADSK_URL документации изделия</w:t>
            </w:r>
          </w:p>
        </w:tc>
        <w:tc>
          <w:tcPr>
            <w:tcW w:w="643" w:type="pct"/>
            <w:vAlign w:val="center"/>
          </w:tcPr>
          <w:p w14:paraId="250DDC06" w14:textId="6C1AE104" w:rsidR="0048295C" w:rsidRPr="0068559F" w:rsidRDefault="00314665" w:rsidP="00D66DE0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Текст</w:t>
            </w:r>
          </w:p>
        </w:tc>
        <w:tc>
          <w:tcPr>
            <w:tcW w:w="2125" w:type="pct"/>
            <w:vAlign w:val="center"/>
          </w:tcPr>
          <w:p w14:paraId="1FBE9877" w14:textId="16EE610B" w:rsidR="0048295C" w:rsidRPr="006E36DB" w:rsidRDefault="00CF6170" w:rsidP="00D66DE0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С</w:t>
            </w:r>
            <w:r w:rsidR="006E36DB" w:rsidRPr="006E36DB">
              <w:rPr>
                <w:rFonts w:ascii="Montserrat" w:hAnsi="Montserrat"/>
              </w:rPr>
              <w:t>сылка на документацию по изделию</w:t>
            </w:r>
          </w:p>
        </w:tc>
        <w:tc>
          <w:tcPr>
            <w:tcW w:w="1091" w:type="pct"/>
            <w:vAlign w:val="center"/>
          </w:tcPr>
          <w:p w14:paraId="6DEBCF3D" w14:textId="77777777" w:rsidR="0048295C" w:rsidRPr="0068559F" w:rsidRDefault="0048295C" w:rsidP="00D66DE0">
            <w:pPr>
              <w:pStyle w:val="aff8"/>
              <w:jc w:val="center"/>
              <w:rPr>
                <w:rFonts w:ascii="Montserrat" w:hAnsi="Montserrat"/>
              </w:rPr>
            </w:pPr>
          </w:p>
        </w:tc>
      </w:tr>
    </w:tbl>
    <w:p w14:paraId="01991E80" w14:textId="39D07929" w:rsidR="00761403" w:rsidRPr="006E36DB" w:rsidRDefault="00761403" w:rsidP="00AF3B5A">
      <w:pPr>
        <w:rPr>
          <w:rFonts w:ascii="Montserrat" w:hAnsi="Montserrat"/>
        </w:rPr>
      </w:pPr>
    </w:p>
    <w:p w14:paraId="671F2C42" w14:textId="5F1E7589" w:rsidR="00761403" w:rsidRPr="00A6318C" w:rsidRDefault="00761403" w:rsidP="00AF3B5A">
      <w:pPr>
        <w:pStyle w:val="af0"/>
        <w:numPr>
          <w:ilvl w:val="0"/>
          <w:numId w:val="3"/>
        </w:numPr>
        <w:jc w:val="left"/>
        <w:rPr>
          <w:rFonts w:ascii="Montserrat" w:hAnsi="Montserrat"/>
          <w:lang w:val="ru-RU"/>
        </w:rPr>
      </w:pPr>
      <w:bookmarkStart w:id="0" w:name="_Hlk90992339"/>
      <w:r w:rsidRPr="0068559F">
        <w:rPr>
          <w:rFonts w:ascii="Montserrat" w:hAnsi="Montserrat"/>
          <w:sz w:val="32"/>
          <w:szCs w:val="32"/>
          <w:lang w:val="ru-RU"/>
        </w:rPr>
        <w:t>Вложенные семейства</w:t>
      </w:r>
      <w:bookmarkEnd w:id="0"/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122"/>
        <w:gridCol w:w="1370"/>
        <w:gridCol w:w="3592"/>
        <w:gridCol w:w="1977"/>
      </w:tblGrid>
      <w:tr w:rsidR="00761403" w:rsidRPr="0068559F" w14:paraId="61844E49" w14:textId="77777777" w:rsidTr="00E24A49">
        <w:trPr>
          <w:trHeight w:val="587"/>
        </w:trPr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1B8ED156" w14:textId="77777777" w:rsidR="00761403" w:rsidRPr="0068559F" w:rsidRDefault="00761403" w:rsidP="00331BE7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Имя</w:t>
            </w:r>
          </w:p>
        </w:tc>
        <w:tc>
          <w:tcPr>
            <w:tcW w:w="756" w:type="pct"/>
            <w:shd w:val="clear" w:color="auto" w:fill="D9D9D9" w:themeFill="background1" w:themeFillShade="D9"/>
            <w:vAlign w:val="center"/>
          </w:tcPr>
          <w:p w14:paraId="5101A150" w14:textId="77777777" w:rsidR="00761403" w:rsidRPr="0068559F" w:rsidRDefault="00761403" w:rsidP="00331BE7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Категория</w:t>
            </w:r>
          </w:p>
        </w:tc>
        <w:tc>
          <w:tcPr>
            <w:tcW w:w="1982" w:type="pct"/>
            <w:shd w:val="clear" w:color="auto" w:fill="D9D9D9" w:themeFill="background1" w:themeFillShade="D9"/>
            <w:vAlign w:val="center"/>
          </w:tcPr>
          <w:p w14:paraId="4696686F" w14:textId="77777777" w:rsidR="00761403" w:rsidRPr="0068559F" w:rsidRDefault="00761403" w:rsidP="00331BE7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Описание</w:t>
            </w:r>
          </w:p>
        </w:tc>
        <w:tc>
          <w:tcPr>
            <w:tcW w:w="1091" w:type="pct"/>
            <w:shd w:val="clear" w:color="auto" w:fill="D9D9D9" w:themeFill="background1" w:themeFillShade="D9"/>
            <w:vAlign w:val="center"/>
          </w:tcPr>
          <w:p w14:paraId="13313328" w14:textId="77777777" w:rsidR="00761403" w:rsidRPr="0068559F" w:rsidRDefault="00761403" w:rsidP="00331BE7">
            <w:pPr>
              <w:pStyle w:val="aff8"/>
              <w:jc w:val="center"/>
              <w:rPr>
                <w:rFonts w:ascii="Montserrat" w:hAnsi="Montserrat"/>
                <w:b/>
                <w:bCs/>
              </w:rPr>
            </w:pPr>
            <w:r w:rsidRPr="0068559F">
              <w:rPr>
                <w:rFonts w:ascii="Montserrat" w:hAnsi="Montserrat"/>
                <w:b/>
                <w:bCs/>
              </w:rPr>
              <w:t>Примечание</w:t>
            </w:r>
          </w:p>
        </w:tc>
      </w:tr>
      <w:tr w:rsidR="00761403" w:rsidRPr="0068559F" w14:paraId="51706D49" w14:textId="77777777" w:rsidTr="00E24A49">
        <w:trPr>
          <w:trHeight w:val="1090"/>
        </w:trPr>
        <w:tc>
          <w:tcPr>
            <w:tcW w:w="1171" w:type="pct"/>
          </w:tcPr>
          <w:p w14:paraId="2BBC2EAC" w14:textId="01ECD164" w:rsidR="00761403" w:rsidRPr="0068559F" w:rsidRDefault="00EC60C8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GARNET GLOW(УГО)</w:t>
            </w:r>
          </w:p>
        </w:tc>
        <w:tc>
          <w:tcPr>
            <w:tcW w:w="756" w:type="pct"/>
          </w:tcPr>
          <w:p w14:paraId="6D574264" w14:textId="64E025D0" w:rsidR="00761403" w:rsidRPr="0068559F" w:rsidRDefault="00EC60C8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Элементы узлов</w:t>
            </w:r>
          </w:p>
        </w:tc>
        <w:tc>
          <w:tcPr>
            <w:tcW w:w="1982" w:type="pct"/>
          </w:tcPr>
          <w:p w14:paraId="479AE23A" w14:textId="7E4C8EA5" w:rsidR="00761403" w:rsidRPr="0068559F" w:rsidRDefault="00EC60C8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Условно графическое отображение</w:t>
            </w:r>
          </w:p>
        </w:tc>
        <w:tc>
          <w:tcPr>
            <w:tcW w:w="1091" w:type="pct"/>
          </w:tcPr>
          <w:p w14:paraId="1BE59421" w14:textId="77777777" w:rsidR="00761403" w:rsidRPr="0068559F" w:rsidRDefault="00761403" w:rsidP="00331BE7">
            <w:pPr>
              <w:pStyle w:val="aff8"/>
              <w:rPr>
                <w:rFonts w:ascii="Montserrat" w:hAnsi="Montserrat"/>
              </w:rPr>
            </w:pPr>
          </w:p>
        </w:tc>
      </w:tr>
      <w:tr w:rsidR="00761403" w:rsidRPr="0068559F" w14:paraId="22225067" w14:textId="77777777" w:rsidTr="00E24A49">
        <w:trPr>
          <w:trHeight w:val="977"/>
        </w:trPr>
        <w:tc>
          <w:tcPr>
            <w:tcW w:w="1171" w:type="pct"/>
          </w:tcPr>
          <w:p w14:paraId="611D654E" w14:textId="72281B28" w:rsidR="00761403" w:rsidRPr="0068559F" w:rsidRDefault="00EC60C8" w:rsidP="00331BE7">
            <w:pPr>
              <w:pStyle w:val="aff8"/>
              <w:rPr>
                <w:rFonts w:ascii="Montserrat" w:hAnsi="Montserrat"/>
                <w:lang w:val="en-US"/>
              </w:rPr>
            </w:pPr>
            <w:r w:rsidRPr="0068559F">
              <w:rPr>
                <w:rFonts w:ascii="Montserrat" w:hAnsi="Montserrat"/>
                <w:lang w:val="en-US"/>
              </w:rPr>
              <w:t>IMG_LOGO</w:t>
            </w:r>
          </w:p>
        </w:tc>
        <w:tc>
          <w:tcPr>
            <w:tcW w:w="756" w:type="pct"/>
          </w:tcPr>
          <w:p w14:paraId="3FC44EBB" w14:textId="60A96614" w:rsidR="00761403" w:rsidRPr="0068559F" w:rsidRDefault="00E07F0D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Обобщенные модели</w:t>
            </w:r>
          </w:p>
        </w:tc>
        <w:tc>
          <w:tcPr>
            <w:tcW w:w="1982" w:type="pct"/>
          </w:tcPr>
          <w:p w14:paraId="690D3D43" w14:textId="0C1A6CF0" w:rsidR="00761403" w:rsidRPr="0068559F" w:rsidRDefault="00E07F0D" w:rsidP="00331BE7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Геометрия логотипа компании</w:t>
            </w:r>
          </w:p>
        </w:tc>
        <w:tc>
          <w:tcPr>
            <w:tcW w:w="1091" w:type="pct"/>
          </w:tcPr>
          <w:p w14:paraId="3BF431AB" w14:textId="77777777" w:rsidR="00761403" w:rsidRPr="0068559F" w:rsidRDefault="00761403" w:rsidP="00331BE7">
            <w:pPr>
              <w:pStyle w:val="aff8"/>
              <w:rPr>
                <w:rFonts w:ascii="Montserrat" w:hAnsi="Montserrat"/>
              </w:rPr>
            </w:pPr>
          </w:p>
        </w:tc>
      </w:tr>
      <w:tr w:rsidR="00E1704C" w:rsidRPr="0068559F" w14:paraId="5A8F6179" w14:textId="77777777" w:rsidTr="00E24A49">
        <w:trPr>
          <w:trHeight w:val="977"/>
        </w:trPr>
        <w:tc>
          <w:tcPr>
            <w:tcW w:w="1171" w:type="pct"/>
          </w:tcPr>
          <w:p w14:paraId="42FDC474" w14:textId="49EEA32B" w:rsidR="00E1704C" w:rsidRPr="001108BD" w:rsidRDefault="001108BD" w:rsidP="00E1704C">
            <w:pPr>
              <w:pStyle w:val="aff8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Геометрия_лампы</w:t>
            </w:r>
          </w:p>
        </w:tc>
        <w:tc>
          <w:tcPr>
            <w:tcW w:w="756" w:type="pct"/>
          </w:tcPr>
          <w:p w14:paraId="1C666F3C" w14:textId="067E804F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Обобщенные модели</w:t>
            </w:r>
          </w:p>
        </w:tc>
        <w:tc>
          <w:tcPr>
            <w:tcW w:w="1982" w:type="pct"/>
          </w:tcPr>
          <w:p w14:paraId="20C60327" w14:textId="73E04B67" w:rsidR="00E1704C" w:rsidRPr="001108BD" w:rsidRDefault="00E1704C" w:rsidP="00E1704C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 xml:space="preserve">Геометрия </w:t>
            </w:r>
            <w:r w:rsidR="001108BD">
              <w:rPr>
                <w:rFonts w:ascii="Montserrat" w:hAnsi="Montserrat"/>
              </w:rPr>
              <w:t>семейства</w:t>
            </w:r>
          </w:p>
        </w:tc>
        <w:tc>
          <w:tcPr>
            <w:tcW w:w="1091" w:type="pct"/>
          </w:tcPr>
          <w:p w14:paraId="6773A50A" w14:textId="77777777" w:rsidR="00E1704C" w:rsidRPr="0068559F" w:rsidRDefault="00E1704C" w:rsidP="00E1704C">
            <w:pPr>
              <w:pStyle w:val="aff8"/>
              <w:rPr>
                <w:rFonts w:ascii="Montserrat" w:hAnsi="Montserrat"/>
              </w:rPr>
            </w:pPr>
          </w:p>
        </w:tc>
      </w:tr>
      <w:tr w:rsidR="00E24A49" w:rsidRPr="0068559F" w14:paraId="79D6BFB5" w14:textId="77777777" w:rsidTr="00E24A49">
        <w:trPr>
          <w:trHeight w:val="977"/>
        </w:trPr>
        <w:tc>
          <w:tcPr>
            <w:tcW w:w="1171" w:type="pct"/>
          </w:tcPr>
          <w:p w14:paraId="1894FF4E" w14:textId="7A56925E" w:rsidR="00E24A49" w:rsidRPr="0068559F" w:rsidRDefault="00E24A49" w:rsidP="00E24A49">
            <w:pPr>
              <w:pStyle w:val="aff8"/>
              <w:rPr>
                <w:rFonts w:ascii="Montserrat" w:hAnsi="Montserrat"/>
                <w:lang w:val="en-US"/>
              </w:rPr>
            </w:pPr>
            <w:r>
              <w:rPr>
                <w:rFonts w:ascii="Montserrat" w:hAnsi="Montserrat"/>
              </w:rPr>
              <w:t>Геометрия_опоры</w:t>
            </w:r>
          </w:p>
        </w:tc>
        <w:tc>
          <w:tcPr>
            <w:tcW w:w="756" w:type="pct"/>
          </w:tcPr>
          <w:p w14:paraId="27130D7B" w14:textId="277914F7" w:rsidR="00E24A49" w:rsidRPr="0068559F" w:rsidRDefault="00E24A49" w:rsidP="00E24A49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>Обобщенные модели</w:t>
            </w:r>
          </w:p>
        </w:tc>
        <w:tc>
          <w:tcPr>
            <w:tcW w:w="1982" w:type="pct"/>
          </w:tcPr>
          <w:p w14:paraId="20F8FFBA" w14:textId="382954E1" w:rsidR="00E24A49" w:rsidRPr="0068559F" w:rsidRDefault="00E24A49" w:rsidP="00E24A49">
            <w:pPr>
              <w:pStyle w:val="aff8"/>
              <w:rPr>
                <w:rFonts w:ascii="Montserrat" w:hAnsi="Montserrat"/>
              </w:rPr>
            </w:pPr>
            <w:r w:rsidRPr="0068559F">
              <w:rPr>
                <w:rFonts w:ascii="Montserrat" w:hAnsi="Montserrat"/>
              </w:rPr>
              <w:t xml:space="preserve">Геометрия </w:t>
            </w:r>
            <w:r>
              <w:rPr>
                <w:rFonts w:ascii="Montserrat" w:hAnsi="Montserrat"/>
              </w:rPr>
              <w:t>семейства</w:t>
            </w:r>
          </w:p>
        </w:tc>
        <w:tc>
          <w:tcPr>
            <w:tcW w:w="1091" w:type="pct"/>
          </w:tcPr>
          <w:p w14:paraId="0B774675" w14:textId="77777777" w:rsidR="00E24A49" w:rsidRPr="0068559F" w:rsidRDefault="00E24A49" w:rsidP="00E24A49">
            <w:pPr>
              <w:pStyle w:val="aff8"/>
              <w:rPr>
                <w:rFonts w:ascii="Montserrat" w:hAnsi="Montserrat"/>
              </w:rPr>
            </w:pPr>
          </w:p>
        </w:tc>
      </w:tr>
    </w:tbl>
    <w:p w14:paraId="23DC5CCB" w14:textId="2E8E0A88" w:rsidR="00761403" w:rsidRDefault="00761403" w:rsidP="00AF3B5A">
      <w:pPr>
        <w:rPr>
          <w:rFonts w:ascii="Montserrat" w:hAnsi="Montserrat"/>
        </w:rPr>
      </w:pPr>
    </w:p>
    <w:p w14:paraId="407EB536" w14:textId="57FABEAB" w:rsidR="00AD4703" w:rsidRDefault="00AD4703" w:rsidP="00AD4703">
      <w:pPr>
        <w:pStyle w:val="af0"/>
        <w:ind w:left="-349" w:firstLine="0"/>
        <w:jc w:val="left"/>
        <w:rPr>
          <w:rFonts w:ascii="Montserrat" w:hAnsi="Montserrat"/>
          <w:lang w:val="ru-RU"/>
        </w:rPr>
      </w:pPr>
    </w:p>
    <w:p w14:paraId="49718F18" w14:textId="248B77EB" w:rsidR="00AD4703" w:rsidRDefault="00AD4703" w:rsidP="00AD4703">
      <w:pPr>
        <w:pStyle w:val="af0"/>
        <w:ind w:left="-349" w:firstLine="0"/>
        <w:jc w:val="left"/>
        <w:rPr>
          <w:rFonts w:ascii="Montserrat" w:hAnsi="Montserrat"/>
          <w:lang w:val="ru-RU"/>
        </w:rPr>
      </w:pPr>
    </w:p>
    <w:p w14:paraId="158430F0" w14:textId="0B56345E" w:rsidR="00AD4703" w:rsidRDefault="00AD4703" w:rsidP="00AD4703">
      <w:pPr>
        <w:pStyle w:val="af0"/>
        <w:ind w:left="-349" w:firstLine="0"/>
        <w:jc w:val="left"/>
        <w:rPr>
          <w:rFonts w:ascii="Montserrat" w:hAnsi="Montserrat"/>
          <w:lang w:val="ru-RU"/>
        </w:rPr>
      </w:pPr>
    </w:p>
    <w:p w14:paraId="310E0678" w14:textId="77777777" w:rsidR="00AD4703" w:rsidRPr="00AD4703" w:rsidRDefault="00AD4703" w:rsidP="00AD4703">
      <w:pPr>
        <w:pStyle w:val="af0"/>
        <w:ind w:left="-349" w:firstLine="0"/>
        <w:jc w:val="left"/>
        <w:rPr>
          <w:rFonts w:ascii="Montserrat" w:hAnsi="Montserrat"/>
          <w:lang w:val="ru-RU"/>
        </w:rPr>
      </w:pPr>
    </w:p>
    <w:p w14:paraId="72B54C94" w14:textId="1866F2D6" w:rsidR="00761403" w:rsidRPr="0068559F" w:rsidRDefault="00761403" w:rsidP="003935D3">
      <w:pPr>
        <w:pStyle w:val="af0"/>
        <w:numPr>
          <w:ilvl w:val="0"/>
          <w:numId w:val="3"/>
        </w:numPr>
        <w:jc w:val="left"/>
        <w:rPr>
          <w:rFonts w:ascii="Montserrat" w:hAnsi="Montserrat"/>
          <w:lang w:val="ru-RU"/>
        </w:rPr>
      </w:pPr>
      <w:r w:rsidRPr="0068559F">
        <w:rPr>
          <w:rFonts w:ascii="Montserrat" w:hAnsi="Montserrat"/>
          <w:sz w:val="32"/>
          <w:szCs w:val="32"/>
          <w:lang w:val="ru-RU"/>
        </w:rPr>
        <w:lastRenderedPageBreak/>
        <w:t>Указания по работе с семейством</w:t>
      </w:r>
    </w:p>
    <w:p w14:paraId="0D1E9E0B" w14:textId="3252CBDD" w:rsidR="00761403" w:rsidRDefault="00761403" w:rsidP="00CA0D4F">
      <w:pPr>
        <w:jc w:val="both"/>
        <w:rPr>
          <w:rFonts w:ascii="Montserrat" w:hAnsi="Montserrat"/>
        </w:rPr>
      </w:pPr>
      <w:r w:rsidRPr="0068559F">
        <w:rPr>
          <w:rFonts w:ascii="Montserrat" w:hAnsi="Montserrat"/>
        </w:rPr>
        <w:t>Вставка семейства в проект осуществляется стандартными средствами Revit.</w:t>
      </w:r>
    </w:p>
    <w:p w14:paraId="40473A3E" w14:textId="5A54D4B6" w:rsidR="000A26AC" w:rsidRPr="000A26AC" w:rsidRDefault="000A26AC" w:rsidP="00CA0D4F">
      <w:pPr>
        <w:jc w:val="both"/>
        <w:rPr>
          <w:rFonts w:ascii="Montserrat" w:hAnsi="Montserrat"/>
        </w:rPr>
      </w:pPr>
      <w:r w:rsidRPr="000A26AC">
        <w:rPr>
          <w:rFonts w:ascii="Montserrat" w:hAnsi="Montserrat"/>
        </w:rPr>
        <w:t>Загрузка в проект</w:t>
      </w:r>
      <w:r>
        <w:rPr>
          <w:rFonts w:ascii="Montserrat" w:hAnsi="Montserrat"/>
        </w:rPr>
        <w:t xml:space="preserve"> </w:t>
      </w:r>
      <w:r>
        <w:rPr>
          <w:rFonts w:ascii="Montserrat" w:hAnsi="Montserrat"/>
          <w:lang w:val="en-US"/>
        </w:rPr>
        <w:t>Revit</w:t>
      </w:r>
      <w:r w:rsidRPr="000A26AC">
        <w:rPr>
          <w:rFonts w:ascii="Montserrat" w:hAnsi="Montserrat"/>
        </w:rPr>
        <w:t xml:space="preserve"> семейств</w:t>
      </w:r>
      <w:r>
        <w:rPr>
          <w:rFonts w:ascii="Montserrat" w:hAnsi="Montserrat"/>
        </w:rPr>
        <w:t>:</w:t>
      </w:r>
    </w:p>
    <w:p w14:paraId="07922150" w14:textId="77777777" w:rsidR="000A26AC" w:rsidRPr="000A26AC" w:rsidRDefault="000A26AC" w:rsidP="00CA0D4F">
      <w:pPr>
        <w:pStyle w:val="ab"/>
        <w:numPr>
          <w:ilvl w:val="0"/>
          <w:numId w:val="5"/>
        </w:numPr>
        <w:jc w:val="both"/>
        <w:rPr>
          <w:rFonts w:ascii="Montserrat" w:hAnsi="Montserrat"/>
        </w:rPr>
      </w:pPr>
      <w:r w:rsidRPr="000A26AC">
        <w:rPr>
          <w:rFonts w:ascii="Montserrat" w:hAnsi="Montserrat"/>
        </w:rPr>
        <w:t>Откройте проект, в который требуется загрузить семейство.</w:t>
      </w:r>
    </w:p>
    <w:p w14:paraId="0C14A3CD" w14:textId="2A67A9A0" w:rsidR="000A26AC" w:rsidRPr="000A26AC" w:rsidRDefault="000A26AC" w:rsidP="00CA0D4F">
      <w:pPr>
        <w:pStyle w:val="ab"/>
        <w:numPr>
          <w:ilvl w:val="0"/>
          <w:numId w:val="5"/>
        </w:numPr>
        <w:jc w:val="both"/>
        <w:rPr>
          <w:rFonts w:ascii="Montserrat" w:hAnsi="Montserrat"/>
        </w:rPr>
      </w:pPr>
      <w:r w:rsidRPr="000A26AC">
        <w:rPr>
          <w:rFonts w:ascii="Montserrat" w:hAnsi="Montserrat"/>
        </w:rPr>
        <w:t>Перейдите на вкладку "Встав</w:t>
      </w:r>
      <w:r>
        <w:rPr>
          <w:rFonts w:ascii="Montserrat" w:hAnsi="Montserrat"/>
        </w:rPr>
        <w:t>ить</w:t>
      </w:r>
      <w:r w:rsidRPr="000A26AC">
        <w:rPr>
          <w:rFonts w:ascii="Montserrat" w:hAnsi="Montserrat"/>
        </w:rPr>
        <w:t>"</w:t>
      </w:r>
      <w:r>
        <w:rPr>
          <w:rFonts w:ascii="Montserrat" w:hAnsi="Montserrat"/>
        </w:rPr>
        <w:t xml:space="preserve"> - </w:t>
      </w:r>
      <w:r w:rsidRPr="000A26AC">
        <w:rPr>
          <w:rFonts w:ascii="Montserrat" w:hAnsi="Montserrat"/>
        </w:rPr>
        <w:t>панель "Загрузка из библиотеки"("Загрузить семейство").</w:t>
      </w:r>
    </w:p>
    <w:p w14:paraId="1C2197DF" w14:textId="0EDCA99F" w:rsidR="000A26AC" w:rsidRPr="000A26AC" w:rsidRDefault="000A26AC" w:rsidP="00CA0D4F">
      <w:pPr>
        <w:pStyle w:val="ab"/>
        <w:numPr>
          <w:ilvl w:val="0"/>
          <w:numId w:val="5"/>
        </w:numPr>
        <w:jc w:val="both"/>
        <w:rPr>
          <w:rFonts w:ascii="Montserrat" w:hAnsi="Montserrat"/>
        </w:rPr>
      </w:pPr>
      <w:r w:rsidRPr="000A26AC">
        <w:rPr>
          <w:rFonts w:ascii="Montserrat" w:hAnsi="Montserrat"/>
        </w:rPr>
        <w:t>Выберите в диалоговом окне "Загрузить семейство" соответствующее семейство и нажмите кнопку "Открыть".</w:t>
      </w:r>
    </w:p>
    <w:p w14:paraId="3A87FEB8" w14:textId="77777777" w:rsidR="00CA0D4F" w:rsidRDefault="00761403" w:rsidP="00CA0D4F">
      <w:pPr>
        <w:jc w:val="both"/>
        <w:rPr>
          <w:rFonts w:ascii="Montserrat" w:hAnsi="Montserrat"/>
        </w:rPr>
      </w:pPr>
      <w:r w:rsidRPr="0068559F">
        <w:rPr>
          <w:rFonts w:ascii="Montserrat" w:hAnsi="Montserrat"/>
        </w:rPr>
        <w:t>Чтобы разместить экземпляр семейства на виде</w:t>
      </w:r>
      <w:r w:rsidR="00CA0D4F">
        <w:rPr>
          <w:rFonts w:ascii="Montserrat" w:hAnsi="Montserrat"/>
        </w:rPr>
        <w:t>:</w:t>
      </w:r>
      <w:r w:rsidR="001727BD" w:rsidRPr="0068559F">
        <w:rPr>
          <w:rFonts w:ascii="Montserrat" w:hAnsi="Montserrat"/>
        </w:rPr>
        <w:t xml:space="preserve"> </w:t>
      </w:r>
    </w:p>
    <w:p w14:paraId="1792BA7D" w14:textId="77777777" w:rsidR="00CA0D4F" w:rsidRDefault="00CA0D4F" w:rsidP="00CA0D4F">
      <w:pPr>
        <w:pStyle w:val="ab"/>
        <w:numPr>
          <w:ilvl w:val="0"/>
          <w:numId w:val="6"/>
        </w:numPr>
        <w:jc w:val="both"/>
        <w:rPr>
          <w:rFonts w:ascii="Montserrat" w:hAnsi="Montserrat"/>
        </w:rPr>
      </w:pPr>
      <w:r>
        <w:rPr>
          <w:rFonts w:ascii="Montserrat" w:hAnsi="Montserrat"/>
        </w:rPr>
        <w:t>Откройте необходимый вид</w:t>
      </w:r>
    </w:p>
    <w:p w14:paraId="0CA6B689" w14:textId="499BCCFB" w:rsidR="00761403" w:rsidRDefault="00CA0D4F" w:rsidP="00CA0D4F">
      <w:pPr>
        <w:pStyle w:val="ab"/>
        <w:numPr>
          <w:ilvl w:val="0"/>
          <w:numId w:val="6"/>
        </w:numPr>
        <w:jc w:val="both"/>
        <w:rPr>
          <w:rFonts w:ascii="Montserrat" w:hAnsi="Montserrat"/>
        </w:rPr>
      </w:pPr>
      <w:r>
        <w:rPr>
          <w:rFonts w:ascii="Montserrat" w:hAnsi="Montserrat"/>
        </w:rPr>
        <w:t>П</w:t>
      </w:r>
      <w:r w:rsidR="001727BD" w:rsidRPr="00CA0D4F">
        <w:rPr>
          <w:rFonts w:ascii="Montserrat" w:hAnsi="Montserrat"/>
        </w:rPr>
        <w:t>ерейдите на вкладку «Системы»</w:t>
      </w:r>
      <w:r w:rsidR="00761403" w:rsidRPr="00CA0D4F">
        <w:rPr>
          <w:rFonts w:ascii="Montserrat" w:hAnsi="Montserrat"/>
        </w:rPr>
        <w:t>,</w:t>
      </w:r>
      <w:r w:rsidR="001727BD" w:rsidRPr="00CA0D4F">
        <w:rPr>
          <w:rFonts w:ascii="Montserrat" w:hAnsi="Montserrat"/>
        </w:rPr>
        <w:t xml:space="preserve"> </w:t>
      </w:r>
      <w:r>
        <w:rPr>
          <w:rFonts w:ascii="Montserrat" w:hAnsi="Montserrat"/>
        </w:rPr>
        <w:t>панель</w:t>
      </w:r>
      <w:r w:rsidR="001727BD" w:rsidRPr="00CA0D4F">
        <w:rPr>
          <w:rFonts w:ascii="Montserrat" w:hAnsi="Montserrat"/>
        </w:rPr>
        <w:t xml:space="preserve"> «Электроприборы»</w:t>
      </w:r>
      <w:r>
        <w:rPr>
          <w:rFonts w:ascii="Montserrat" w:hAnsi="Montserrat"/>
        </w:rPr>
        <w:t>,</w:t>
      </w:r>
      <w:r w:rsidR="001727BD" w:rsidRPr="00CA0D4F">
        <w:rPr>
          <w:rFonts w:ascii="Montserrat" w:hAnsi="Montserrat"/>
        </w:rPr>
        <w:t xml:space="preserve"> </w:t>
      </w:r>
      <w:r w:rsidR="00761403" w:rsidRPr="00CA0D4F">
        <w:rPr>
          <w:rFonts w:ascii="Montserrat" w:hAnsi="Montserrat"/>
        </w:rPr>
        <w:t>нажмите кнопку «</w:t>
      </w:r>
      <w:r w:rsidR="001727BD" w:rsidRPr="00CA0D4F">
        <w:rPr>
          <w:rFonts w:ascii="Montserrat" w:hAnsi="Montserrat"/>
        </w:rPr>
        <w:t>Осветительный прибор</w:t>
      </w:r>
      <w:r w:rsidR="00761403" w:rsidRPr="00CA0D4F">
        <w:rPr>
          <w:rFonts w:ascii="Montserrat" w:hAnsi="Montserrat"/>
        </w:rPr>
        <w:t>».</w:t>
      </w:r>
    </w:p>
    <w:p w14:paraId="79139E69" w14:textId="02E35522" w:rsidR="00CA0D4F" w:rsidRDefault="00CA0D4F" w:rsidP="00CA0D4F">
      <w:pPr>
        <w:pStyle w:val="ab"/>
        <w:numPr>
          <w:ilvl w:val="0"/>
          <w:numId w:val="6"/>
        </w:numPr>
        <w:jc w:val="both"/>
        <w:rPr>
          <w:rFonts w:ascii="Montserrat" w:hAnsi="Montserrat"/>
        </w:rPr>
      </w:pPr>
      <w:r>
        <w:rPr>
          <w:rFonts w:ascii="Montserrat" w:hAnsi="Montserrat"/>
        </w:rPr>
        <w:t>В окне свойств выберете нужное семейство и типоразмер.</w:t>
      </w:r>
    </w:p>
    <w:p w14:paraId="66459AFE" w14:textId="76E6CEF5" w:rsidR="00CA0D4F" w:rsidRDefault="00CA0D4F" w:rsidP="00CA0D4F">
      <w:pPr>
        <w:pStyle w:val="ab"/>
        <w:numPr>
          <w:ilvl w:val="0"/>
          <w:numId w:val="6"/>
        </w:numPr>
        <w:jc w:val="both"/>
        <w:rPr>
          <w:rFonts w:ascii="Montserrat" w:hAnsi="Montserrat"/>
        </w:rPr>
      </w:pPr>
      <w:r>
        <w:rPr>
          <w:rFonts w:ascii="Montserrat" w:hAnsi="Montserrat"/>
        </w:rPr>
        <w:t>Разместите семейство на виде</w:t>
      </w:r>
      <w:r w:rsidR="00DD17C0">
        <w:rPr>
          <w:rFonts w:ascii="Montserrat" w:hAnsi="Montserrat"/>
        </w:rPr>
        <w:t xml:space="preserve">. </w:t>
      </w:r>
    </w:p>
    <w:p w14:paraId="155C8F52" w14:textId="055CA973" w:rsidR="00DD17C0" w:rsidRDefault="00DD17C0" w:rsidP="00DD17C0">
      <w:pPr>
        <w:jc w:val="both"/>
        <w:rPr>
          <w:rFonts w:ascii="Montserrat" w:hAnsi="Montserrat"/>
        </w:rPr>
      </w:pPr>
      <w:r>
        <w:rPr>
          <w:rFonts w:ascii="Montserrat" w:hAnsi="Montserrat"/>
        </w:rPr>
        <w:t>Для размещения экземпляра семейства на вертикальной поверхности необходимо выбрать вид – Разрез.</w:t>
      </w:r>
    </w:p>
    <w:p w14:paraId="68C9187B" w14:textId="77777777" w:rsidR="00761403" w:rsidRPr="0068559F" w:rsidRDefault="00761403" w:rsidP="00761403">
      <w:pPr>
        <w:jc w:val="both"/>
        <w:rPr>
          <w:rFonts w:ascii="Montserrat" w:hAnsi="Montserrat"/>
        </w:rPr>
      </w:pPr>
    </w:p>
    <w:sectPr w:rsidR="00761403" w:rsidRPr="0068559F" w:rsidSect="00AD654C">
      <w:footerReference w:type="default" r:id="rId15"/>
      <w:headerReference w:type="first" r:id="rId16"/>
      <w:footerReference w:type="first" r:id="rId17"/>
      <w:pgSz w:w="11906" w:h="16838"/>
      <w:pgMar w:top="1134" w:right="1134" w:bottom="1134" w:left="1701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BD034" w14:textId="77777777" w:rsidR="00C35E99" w:rsidRDefault="00C35E99" w:rsidP="0002251A">
      <w:r>
        <w:separator/>
      </w:r>
    </w:p>
    <w:p w14:paraId="382F3A80" w14:textId="77777777" w:rsidR="00C35E99" w:rsidRDefault="00C35E99" w:rsidP="0002251A"/>
  </w:endnote>
  <w:endnote w:type="continuationSeparator" w:id="0">
    <w:p w14:paraId="7685DC47" w14:textId="77777777" w:rsidR="00C35E99" w:rsidRDefault="00C35E99" w:rsidP="0002251A">
      <w:r>
        <w:continuationSeparator/>
      </w:r>
    </w:p>
    <w:p w14:paraId="08607ADF" w14:textId="77777777" w:rsidR="00C35E99" w:rsidRDefault="00C35E99" w:rsidP="00022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buntu">
    <w:altName w:val="Arial"/>
    <w:charset w:val="CC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Montserrat"/>
    <w:charset w:val="CC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9266410"/>
      <w:docPartObj>
        <w:docPartGallery w:val="Page Numbers (Bottom of Page)"/>
        <w:docPartUnique/>
      </w:docPartObj>
    </w:sdtPr>
    <w:sdtEndPr/>
    <w:sdtContent>
      <w:p w14:paraId="455A1A14" w14:textId="77777777" w:rsidR="00076A0D" w:rsidRDefault="00076A0D" w:rsidP="0002251A"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2CA74D5B" w14:textId="77777777" w:rsidR="00076A0D" w:rsidRPr="00095460" w:rsidRDefault="00076A0D" w:rsidP="0002251A"/>
  <w:p w14:paraId="294F6411" w14:textId="3C6A44BC" w:rsidR="00076A0D" w:rsidRPr="00095460" w:rsidRDefault="00076A0D" w:rsidP="0002251A"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64F55CD5" wp14:editId="33F738B6">
          <wp:simplePos x="0" y="0"/>
          <wp:positionH relativeFrom="page">
            <wp:posOffset>8467</wp:posOffset>
          </wp:positionH>
          <wp:positionV relativeFrom="paragraph">
            <wp:posOffset>-2184188</wp:posOffset>
          </wp:positionV>
          <wp:extent cx="7559675" cy="2505075"/>
          <wp:effectExtent l="0" t="0" r="3175" b="952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_pa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505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460">
      <w:t>©</w:t>
    </w:r>
    <w:r>
      <w:fldChar w:fldCharType="begin"/>
    </w:r>
    <w:r>
      <w:instrText xml:space="preserve"> TIME \@ "d MMMM yyyy 'г.'" </w:instrText>
    </w:r>
    <w:r>
      <w:fldChar w:fldCharType="separate"/>
    </w:r>
    <w:r w:rsidR="00AD4703">
      <w:rPr>
        <w:noProof/>
      </w:rPr>
      <w:t>24 января 2022 г.</w:t>
    </w:r>
    <w:r>
      <w:fldChar w:fldCharType="end"/>
    </w:r>
    <w:r w:rsidRPr="00095460">
      <w:t xml:space="preserve"> </w:t>
    </w:r>
    <w:r w:rsidRPr="00095460">
      <w:rPr>
        <w:b/>
      </w:rPr>
      <w:t xml:space="preserve">ООО «Академия </w:t>
    </w:r>
    <w:r w:rsidRPr="00095460">
      <w:rPr>
        <w:b/>
        <w:lang w:val="en-US"/>
      </w:rPr>
      <w:t>BIM</w:t>
    </w:r>
    <w:r w:rsidRPr="00095460">
      <w:rPr>
        <w:b/>
      </w:rPr>
      <w:t>».</w:t>
    </w:r>
    <w:r w:rsidRPr="00095460">
      <w:t xml:space="preserve"> Все права защищены.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3C6F2" w14:textId="45D51EC9" w:rsidR="00076A0D" w:rsidRPr="00095460" w:rsidRDefault="00076A0D" w:rsidP="0002251A">
    <w:r w:rsidRPr="007E6565">
      <w:t>©</w:t>
    </w:r>
    <w:r>
      <w:fldChar w:fldCharType="begin"/>
    </w:r>
    <w:r>
      <w:instrText xml:space="preserve"> TIME \@ "d MMMM yyyy 'г.'" </w:instrText>
    </w:r>
    <w:r>
      <w:fldChar w:fldCharType="separate"/>
    </w:r>
    <w:r w:rsidR="00AD4703">
      <w:rPr>
        <w:noProof/>
      </w:rPr>
      <w:t>24 января 2022 г.</w:t>
    </w:r>
    <w:r>
      <w:fldChar w:fldCharType="end"/>
    </w:r>
    <w:r w:rsidRPr="007E6565">
      <w:t xml:space="preserve">. </w:t>
    </w:r>
    <w:r w:rsidRPr="00095460">
      <w:rPr>
        <w:b/>
      </w:rPr>
      <w:t xml:space="preserve">ООО «Академия </w:t>
    </w:r>
    <w:r w:rsidRPr="00095460">
      <w:rPr>
        <w:b/>
        <w:lang w:val="en-US"/>
      </w:rPr>
      <w:t>BIM</w:t>
    </w:r>
    <w:r w:rsidRPr="00095460">
      <w:rPr>
        <w:b/>
      </w:rPr>
      <w:t>».</w:t>
    </w:r>
    <w:r w:rsidRPr="00095460">
      <w:t xml:space="preserve"> Все права защищены.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AF1DE" w14:textId="77777777" w:rsidR="00C35E99" w:rsidRDefault="00C35E99" w:rsidP="0002251A">
      <w:r>
        <w:separator/>
      </w:r>
    </w:p>
    <w:p w14:paraId="671DB4A0" w14:textId="77777777" w:rsidR="00C35E99" w:rsidRDefault="00C35E99" w:rsidP="0002251A"/>
  </w:footnote>
  <w:footnote w:type="continuationSeparator" w:id="0">
    <w:p w14:paraId="248CF1AE" w14:textId="77777777" w:rsidR="00C35E99" w:rsidRDefault="00C35E99" w:rsidP="0002251A">
      <w:r>
        <w:continuationSeparator/>
      </w:r>
    </w:p>
    <w:p w14:paraId="4E2075DA" w14:textId="77777777" w:rsidR="00C35E99" w:rsidRDefault="00C35E99" w:rsidP="000225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7A7B" w14:textId="537AC070" w:rsidR="00076A0D" w:rsidRDefault="00076A0D" w:rsidP="0002251A">
    <w:r w:rsidRPr="00ED1BCF">
      <w:rPr>
        <w:noProof/>
        <w:lang w:eastAsia="ru-RU"/>
      </w:rPr>
      <w:drawing>
        <wp:anchor distT="0" distB="0" distL="114300" distR="114300" simplePos="0" relativeHeight="251660288" behindDoc="1" locked="0" layoutInCell="1" allowOverlap="1" wp14:anchorId="2E477616" wp14:editId="0689E6EA">
          <wp:simplePos x="0" y="0"/>
          <wp:positionH relativeFrom="page">
            <wp:posOffset>0</wp:posOffset>
          </wp:positionH>
          <wp:positionV relativeFrom="paragraph">
            <wp:posOffset>-530415</wp:posOffset>
          </wp:positionV>
          <wp:extent cx="7560000" cy="10754855"/>
          <wp:effectExtent l="0" t="0" r="3175" b="889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75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B82EC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12734"/>
    <w:multiLevelType w:val="hybridMultilevel"/>
    <w:tmpl w:val="CBC4A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354EA"/>
    <w:multiLevelType w:val="hybridMultilevel"/>
    <w:tmpl w:val="A0487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71ED1"/>
    <w:multiLevelType w:val="hybridMultilevel"/>
    <w:tmpl w:val="CC461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83D70"/>
    <w:multiLevelType w:val="hybridMultilevel"/>
    <w:tmpl w:val="41664D0C"/>
    <w:lvl w:ilvl="0" w:tplc="37BA2232">
      <w:start w:val="1"/>
      <w:numFmt w:val="decimal"/>
      <w:lvlText w:val="%1."/>
      <w:lvlJc w:val="left"/>
      <w:pPr>
        <w:ind w:left="-349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39E4117B"/>
    <w:multiLevelType w:val="hybridMultilevel"/>
    <w:tmpl w:val="A5B8F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E63DBF"/>
    <w:multiLevelType w:val="multilevel"/>
    <w:tmpl w:val="439E9630"/>
    <w:lvl w:ilvl="0">
      <w:start w:val="1"/>
      <w:numFmt w:val="decimal"/>
      <w:pStyle w:val="1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CD1"/>
    <w:rsid w:val="00000CF0"/>
    <w:rsid w:val="00000F70"/>
    <w:rsid w:val="00012101"/>
    <w:rsid w:val="00012706"/>
    <w:rsid w:val="00012B0C"/>
    <w:rsid w:val="0001638E"/>
    <w:rsid w:val="0002043F"/>
    <w:rsid w:val="000207DC"/>
    <w:rsid w:val="0002251A"/>
    <w:rsid w:val="000302B8"/>
    <w:rsid w:val="000352BC"/>
    <w:rsid w:val="00035364"/>
    <w:rsid w:val="00040458"/>
    <w:rsid w:val="00042DA2"/>
    <w:rsid w:val="00043443"/>
    <w:rsid w:val="00043BCC"/>
    <w:rsid w:val="00043FA3"/>
    <w:rsid w:val="00045C64"/>
    <w:rsid w:val="0004629C"/>
    <w:rsid w:val="00047167"/>
    <w:rsid w:val="00051301"/>
    <w:rsid w:val="0005135D"/>
    <w:rsid w:val="0005263B"/>
    <w:rsid w:val="00053C96"/>
    <w:rsid w:val="00054023"/>
    <w:rsid w:val="00055765"/>
    <w:rsid w:val="00061EAF"/>
    <w:rsid w:val="00062213"/>
    <w:rsid w:val="00065975"/>
    <w:rsid w:val="000713FE"/>
    <w:rsid w:val="000727CE"/>
    <w:rsid w:val="00073C1F"/>
    <w:rsid w:val="00074BB4"/>
    <w:rsid w:val="00075FD7"/>
    <w:rsid w:val="00076A0D"/>
    <w:rsid w:val="000778C9"/>
    <w:rsid w:val="00077F77"/>
    <w:rsid w:val="000813CD"/>
    <w:rsid w:val="00082801"/>
    <w:rsid w:val="0008436E"/>
    <w:rsid w:val="0008492F"/>
    <w:rsid w:val="00084C96"/>
    <w:rsid w:val="000866BD"/>
    <w:rsid w:val="00086B00"/>
    <w:rsid w:val="00086F94"/>
    <w:rsid w:val="00087739"/>
    <w:rsid w:val="00092FF9"/>
    <w:rsid w:val="00095460"/>
    <w:rsid w:val="000A26AC"/>
    <w:rsid w:val="000A3923"/>
    <w:rsid w:val="000A5F67"/>
    <w:rsid w:val="000A79F0"/>
    <w:rsid w:val="000B46AE"/>
    <w:rsid w:val="000B5161"/>
    <w:rsid w:val="000B7A2F"/>
    <w:rsid w:val="000C0339"/>
    <w:rsid w:val="000C09A2"/>
    <w:rsid w:val="000C2481"/>
    <w:rsid w:val="000C26BB"/>
    <w:rsid w:val="000C29FA"/>
    <w:rsid w:val="000C5706"/>
    <w:rsid w:val="000C6950"/>
    <w:rsid w:val="000C7A11"/>
    <w:rsid w:val="000D08C4"/>
    <w:rsid w:val="000D103C"/>
    <w:rsid w:val="000D13E3"/>
    <w:rsid w:val="000D6E0F"/>
    <w:rsid w:val="000D7877"/>
    <w:rsid w:val="000D7D03"/>
    <w:rsid w:val="000E2585"/>
    <w:rsid w:val="000E2AC5"/>
    <w:rsid w:val="000E3FE5"/>
    <w:rsid w:val="000F0472"/>
    <w:rsid w:val="000F1EFB"/>
    <w:rsid w:val="000F2D31"/>
    <w:rsid w:val="000F3259"/>
    <w:rsid w:val="000F39D6"/>
    <w:rsid w:val="000F3A6A"/>
    <w:rsid w:val="000F4645"/>
    <w:rsid w:val="000F5B55"/>
    <w:rsid w:val="00101C55"/>
    <w:rsid w:val="001059D9"/>
    <w:rsid w:val="001108BD"/>
    <w:rsid w:val="00110A0A"/>
    <w:rsid w:val="00115641"/>
    <w:rsid w:val="0011640A"/>
    <w:rsid w:val="0011798A"/>
    <w:rsid w:val="00121F0F"/>
    <w:rsid w:val="00123534"/>
    <w:rsid w:val="0012385D"/>
    <w:rsid w:val="001247B1"/>
    <w:rsid w:val="001252CF"/>
    <w:rsid w:val="00126118"/>
    <w:rsid w:val="00136340"/>
    <w:rsid w:val="0013755F"/>
    <w:rsid w:val="00137EDA"/>
    <w:rsid w:val="00140046"/>
    <w:rsid w:val="00141C7D"/>
    <w:rsid w:val="00144E05"/>
    <w:rsid w:val="0014569F"/>
    <w:rsid w:val="00147951"/>
    <w:rsid w:val="0015353B"/>
    <w:rsid w:val="00153F51"/>
    <w:rsid w:val="00155E30"/>
    <w:rsid w:val="00160146"/>
    <w:rsid w:val="001626CF"/>
    <w:rsid w:val="00164184"/>
    <w:rsid w:val="00164E30"/>
    <w:rsid w:val="00170B3C"/>
    <w:rsid w:val="00171B34"/>
    <w:rsid w:val="00171FDC"/>
    <w:rsid w:val="001727BD"/>
    <w:rsid w:val="00173B1D"/>
    <w:rsid w:val="00176A3C"/>
    <w:rsid w:val="00177E45"/>
    <w:rsid w:val="001808B6"/>
    <w:rsid w:val="00184EF0"/>
    <w:rsid w:val="00191897"/>
    <w:rsid w:val="00192377"/>
    <w:rsid w:val="00193D38"/>
    <w:rsid w:val="0019400D"/>
    <w:rsid w:val="00194797"/>
    <w:rsid w:val="0019516A"/>
    <w:rsid w:val="001973C7"/>
    <w:rsid w:val="00197457"/>
    <w:rsid w:val="001A04B2"/>
    <w:rsid w:val="001A14AF"/>
    <w:rsid w:val="001A2ED6"/>
    <w:rsid w:val="001B05A8"/>
    <w:rsid w:val="001B100F"/>
    <w:rsid w:val="001B1BD2"/>
    <w:rsid w:val="001B2905"/>
    <w:rsid w:val="001B2E1F"/>
    <w:rsid w:val="001B61F4"/>
    <w:rsid w:val="001C0E03"/>
    <w:rsid w:val="001C3C4F"/>
    <w:rsid w:val="001C5FCD"/>
    <w:rsid w:val="001D0FE5"/>
    <w:rsid w:val="001D183B"/>
    <w:rsid w:val="001D2AE6"/>
    <w:rsid w:val="001E15F1"/>
    <w:rsid w:val="001E272E"/>
    <w:rsid w:val="001E29A4"/>
    <w:rsid w:val="001E378E"/>
    <w:rsid w:val="001E3CF4"/>
    <w:rsid w:val="001E6804"/>
    <w:rsid w:val="001E6982"/>
    <w:rsid w:val="001E78DC"/>
    <w:rsid w:val="001F4CE4"/>
    <w:rsid w:val="001F51D6"/>
    <w:rsid w:val="001F5242"/>
    <w:rsid w:val="001F5E69"/>
    <w:rsid w:val="002157FB"/>
    <w:rsid w:val="002162B5"/>
    <w:rsid w:val="00221A26"/>
    <w:rsid w:val="00221BDE"/>
    <w:rsid w:val="00223414"/>
    <w:rsid w:val="0022432E"/>
    <w:rsid w:val="00224F85"/>
    <w:rsid w:val="00225D56"/>
    <w:rsid w:val="00227BB3"/>
    <w:rsid w:val="0023214E"/>
    <w:rsid w:val="00232F0D"/>
    <w:rsid w:val="00234D76"/>
    <w:rsid w:val="0023526C"/>
    <w:rsid w:val="002368B6"/>
    <w:rsid w:val="0023731C"/>
    <w:rsid w:val="0023742B"/>
    <w:rsid w:val="00240103"/>
    <w:rsid w:val="00240FAC"/>
    <w:rsid w:val="00247118"/>
    <w:rsid w:val="00250789"/>
    <w:rsid w:val="0025147D"/>
    <w:rsid w:val="002530BD"/>
    <w:rsid w:val="00256423"/>
    <w:rsid w:val="00260660"/>
    <w:rsid w:val="00261D3F"/>
    <w:rsid w:val="00263857"/>
    <w:rsid w:val="00264718"/>
    <w:rsid w:val="00265D85"/>
    <w:rsid w:val="00270823"/>
    <w:rsid w:val="00270BB3"/>
    <w:rsid w:val="00270CDF"/>
    <w:rsid w:val="002736C8"/>
    <w:rsid w:val="002748A4"/>
    <w:rsid w:val="00274A5C"/>
    <w:rsid w:val="002769B0"/>
    <w:rsid w:val="0028053E"/>
    <w:rsid w:val="002805CE"/>
    <w:rsid w:val="002808F1"/>
    <w:rsid w:val="002815D7"/>
    <w:rsid w:val="00284C46"/>
    <w:rsid w:val="0029395E"/>
    <w:rsid w:val="002955F0"/>
    <w:rsid w:val="002978A6"/>
    <w:rsid w:val="002A0F9F"/>
    <w:rsid w:val="002A179D"/>
    <w:rsid w:val="002A2E98"/>
    <w:rsid w:val="002A2F1D"/>
    <w:rsid w:val="002A3C20"/>
    <w:rsid w:val="002A4017"/>
    <w:rsid w:val="002A69AF"/>
    <w:rsid w:val="002B069F"/>
    <w:rsid w:val="002B0EC4"/>
    <w:rsid w:val="002B2843"/>
    <w:rsid w:val="002B682B"/>
    <w:rsid w:val="002B6AA2"/>
    <w:rsid w:val="002B7CFE"/>
    <w:rsid w:val="002C4E7A"/>
    <w:rsid w:val="002D1508"/>
    <w:rsid w:val="002D5EDF"/>
    <w:rsid w:val="002E01A3"/>
    <w:rsid w:val="002E3E92"/>
    <w:rsid w:val="002E5140"/>
    <w:rsid w:val="002F4C96"/>
    <w:rsid w:val="00303BAB"/>
    <w:rsid w:val="003045E7"/>
    <w:rsid w:val="00304B14"/>
    <w:rsid w:val="003070B2"/>
    <w:rsid w:val="0031156D"/>
    <w:rsid w:val="00312EE8"/>
    <w:rsid w:val="0031426C"/>
    <w:rsid w:val="00314665"/>
    <w:rsid w:val="003175B8"/>
    <w:rsid w:val="00320213"/>
    <w:rsid w:val="00320BEE"/>
    <w:rsid w:val="00321A73"/>
    <w:rsid w:val="00321E13"/>
    <w:rsid w:val="003317C1"/>
    <w:rsid w:val="00334AAA"/>
    <w:rsid w:val="00336B92"/>
    <w:rsid w:val="0034248E"/>
    <w:rsid w:val="0034579E"/>
    <w:rsid w:val="00345F4D"/>
    <w:rsid w:val="00347148"/>
    <w:rsid w:val="00347824"/>
    <w:rsid w:val="00351694"/>
    <w:rsid w:val="00355DD5"/>
    <w:rsid w:val="00357DF1"/>
    <w:rsid w:val="00363A88"/>
    <w:rsid w:val="0037251F"/>
    <w:rsid w:val="0037382F"/>
    <w:rsid w:val="00374994"/>
    <w:rsid w:val="00375214"/>
    <w:rsid w:val="0037587B"/>
    <w:rsid w:val="00375938"/>
    <w:rsid w:val="00375D60"/>
    <w:rsid w:val="003775BB"/>
    <w:rsid w:val="00380671"/>
    <w:rsid w:val="00382BEB"/>
    <w:rsid w:val="003871B0"/>
    <w:rsid w:val="003872B0"/>
    <w:rsid w:val="003876DA"/>
    <w:rsid w:val="003935D3"/>
    <w:rsid w:val="003A237D"/>
    <w:rsid w:val="003A2DE2"/>
    <w:rsid w:val="003A355D"/>
    <w:rsid w:val="003A5003"/>
    <w:rsid w:val="003A5A5F"/>
    <w:rsid w:val="003B3909"/>
    <w:rsid w:val="003B469C"/>
    <w:rsid w:val="003B538C"/>
    <w:rsid w:val="003B5615"/>
    <w:rsid w:val="003B725E"/>
    <w:rsid w:val="003C11A8"/>
    <w:rsid w:val="003C2F3B"/>
    <w:rsid w:val="003C3591"/>
    <w:rsid w:val="003C6569"/>
    <w:rsid w:val="003C743B"/>
    <w:rsid w:val="003D5C4F"/>
    <w:rsid w:val="003D762A"/>
    <w:rsid w:val="003E01B1"/>
    <w:rsid w:val="003E1CCB"/>
    <w:rsid w:val="003E24CB"/>
    <w:rsid w:val="003E5329"/>
    <w:rsid w:val="003E72C2"/>
    <w:rsid w:val="003E7371"/>
    <w:rsid w:val="003F2BBA"/>
    <w:rsid w:val="003F368B"/>
    <w:rsid w:val="003F4336"/>
    <w:rsid w:val="003F7C9D"/>
    <w:rsid w:val="00410389"/>
    <w:rsid w:val="00410668"/>
    <w:rsid w:val="00411368"/>
    <w:rsid w:val="00413CF5"/>
    <w:rsid w:val="00415DB9"/>
    <w:rsid w:val="00415EA7"/>
    <w:rsid w:val="00416A78"/>
    <w:rsid w:val="00421A22"/>
    <w:rsid w:val="00421BD4"/>
    <w:rsid w:val="004262CF"/>
    <w:rsid w:val="004275B8"/>
    <w:rsid w:val="00427768"/>
    <w:rsid w:val="004376EB"/>
    <w:rsid w:val="00440DDE"/>
    <w:rsid w:val="00446A2E"/>
    <w:rsid w:val="004475F4"/>
    <w:rsid w:val="00447A06"/>
    <w:rsid w:val="004547A2"/>
    <w:rsid w:val="00454CF4"/>
    <w:rsid w:val="00457057"/>
    <w:rsid w:val="00460560"/>
    <w:rsid w:val="004607DB"/>
    <w:rsid w:val="00460939"/>
    <w:rsid w:val="00463719"/>
    <w:rsid w:val="0046421D"/>
    <w:rsid w:val="0046546C"/>
    <w:rsid w:val="00470979"/>
    <w:rsid w:val="00474503"/>
    <w:rsid w:val="00480308"/>
    <w:rsid w:val="00481B13"/>
    <w:rsid w:val="0048295C"/>
    <w:rsid w:val="00483443"/>
    <w:rsid w:val="00483A95"/>
    <w:rsid w:val="004911C5"/>
    <w:rsid w:val="00491D2A"/>
    <w:rsid w:val="00493ED8"/>
    <w:rsid w:val="00494BAB"/>
    <w:rsid w:val="00497763"/>
    <w:rsid w:val="004A0541"/>
    <w:rsid w:val="004A2E8B"/>
    <w:rsid w:val="004A6504"/>
    <w:rsid w:val="004B52A9"/>
    <w:rsid w:val="004B53F7"/>
    <w:rsid w:val="004B5E59"/>
    <w:rsid w:val="004B620F"/>
    <w:rsid w:val="004B6996"/>
    <w:rsid w:val="004B6BDC"/>
    <w:rsid w:val="004C0516"/>
    <w:rsid w:val="004C1C62"/>
    <w:rsid w:val="004C4BD6"/>
    <w:rsid w:val="004D030C"/>
    <w:rsid w:val="004D3390"/>
    <w:rsid w:val="004D78D3"/>
    <w:rsid w:val="004E2ECC"/>
    <w:rsid w:val="004E6C97"/>
    <w:rsid w:val="004F1D9D"/>
    <w:rsid w:val="004F434F"/>
    <w:rsid w:val="004F4785"/>
    <w:rsid w:val="004F6ED4"/>
    <w:rsid w:val="004F7CED"/>
    <w:rsid w:val="0050067B"/>
    <w:rsid w:val="00503C59"/>
    <w:rsid w:val="00504BFE"/>
    <w:rsid w:val="0050627F"/>
    <w:rsid w:val="005064C8"/>
    <w:rsid w:val="005135A1"/>
    <w:rsid w:val="005156A6"/>
    <w:rsid w:val="00516331"/>
    <w:rsid w:val="00521376"/>
    <w:rsid w:val="00524E9D"/>
    <w:rsid w:val="00536A75"/>
    <w:rsid w:val="005422C9"/>
    <w:rsid w:val="00544B6C"/>
    <w:rsid w:val="005455DF"/>
    <w:rsid w:val="0054581B"/>
    <w:rsid w:val="00546537"/>
    <w:rsid w:val="00546ABA"/>
    <w:rsid w:val="00546E6A"/>
    <w:rsid w:val="00550A8C"/>
    <w:rsid w:val="00551C19"/>
    <w:rsid w:val="00552509"/>
    <w:rsid w:val="00552AB0"/>
    <w:rsid w:val="005535D3"/>
    <w:rsid w:val="00553772"/>
    <w:rsid w:val="005546E9"/>
    <w:rsid w:val="005555E4"/>
    <w:rsid w:val="00557585"/>
    <w:rsid w:val="0056003A"/>
    <w:rsid w:val="005603D6"/>
    <w:rsid w:val="00560C8F"/>
    <w:rsid w:val="00561C00"/>
    <w:rsid w:val="00563097"/>
    <w:rsid w:val="00566402"/>
    <w:rsid w:val="00566E44"/>
    <w:rsid w:val="00573AC3"/>
    <w:rsid w:val="00573DE9"/>
    <w:rsid w:val="0057412E"/>
    <w:rsid w:val="00574139"/>
    <w:rsid w:val="00577D4B"/>
    <w:rsid w:val="00580321"/>
    <w:rsid w:val="00580E42"/>
    <w:rsid w:val="00581967"/>
    <w:rsid w:val="00586490"/>
    <w:rsid w:val="0058748E"/>
    <w:rsid w:val="00587FEC"/>
    <w:rsid w:val="005911B2"/>
    <w:rsid w:val="0059312E"/>
    <w:rsid w:val="005942D8"/>
    <w:rsid w:val="00594861"/>
    <w:rsid w:val="0059755C"/>
    <w:rsid w:val="00597C79"/>
    <w:rsid w:val="005A116F"/>
    <w:rsid w:val="005A30F8"/>
    <w:rsid w:val="005A5AD6"/>
    <w:rsid w:val="005A6438"/>
    <w:rsid w:val="005A674E"/>
    <w:rsid w:val="005A68F9"/>
    <w:rsid w:val="005A69FE"/>
    <w:rsid w:val="005B053A"/>
    <w:rsid w:val="005B1B20"/>
    <w:rsid w:val="005B40FF"/>
    <w:rsid w:val="005B54B5"/>
    <w:rsid w:val="005B5AC9"/>
    <w:rsid w:val="005C2D4A"/>
    <w:rsid w:val="005C31F5"/>
    <w:rsid w:val="005C320B"/>
    <w:rsid w:val="005C5442"/>
    <w:rsid w:val="005D2C2F"/>
    <w:rsid w:val="005D7BCE"/>
    <w:rsid w:val="005D7CD1"/>
    <w:rsid w:val="005E1D2B"/>
    <w:rsid w:val="005E2161"/>
    <w:rsid w:val="005E3234"/>
    <w:rsid w:val="005E32A8"/>
    <w:rsid w:val="005E33E7"/>
    <w:rsid w:val="005E3D05"/>
    <w:rsid w:val="005E6440"/>
    <w:rsid w:val="005E7B90"/>
    <w:rsid w:val="005F1B49"/>
    <w:rsid w:val="005F20E2"/>
    <w:rsid w:val="005F3923"/>
    <w:rsid w:val="005F4331"/>
    <w:rsid w:val="005F6027"/>
    <w:rsid w:val="0060121E"/>
    <w:rsid w:val="00601605"/>
    <w:rsid w:val="006019E0"/>
    <w:rsid w:val="006066D7"/>
    <w:rsid w:val="006068D7"/>
    <w:rsid w:val="00607F8F"/>
    <w:rsid w:val="00611D2B"/>
    <w:rsid w:val="0062027F"/>
    <w:rsid w:val="006208C2"/>
    <w:rsid w:val="0062516C"/>
    <w:rsid w:val="006325C2"/>
    <w:rsid w:val="00633A1B"/>
    <w:rsid w:val="00634C0C"/>
    <w:rsid w:val="00635191"/>
    <w:rsid w:val="00637F4B"/>
    <w:rsid w:val="00640938"/>
    <w:rsid w:val="00641795"/>
    <w:rsid w:val="00641C31"/>
    <w:rsid w:val="00643699"/>
    <w:rsid w:val="00644062"/>
    <w:rsid w:val="0064574A"/>
    <w:rsid w:val="00650B60"/>
    <w:rsid w:val="0065798B"/>
    <w:rsid w:val="0066191B"/>
    <w:rsid w:val="00661CD9"/>
    <w:rsid w:val="00662CA1"/>
    <w:rsid w:val="00664792"/>
    <w:rsid w:val="0066552E"/>
    <w:rsid w:val="00665F05"/>
    <w:rsid w:val="00667201"/>
    <w:rsid w:val="00671A9C"/>
    <w:rsid w:val="0067456F"/>
    <w:rsid w:val="00674BE7"/>
    <w:rsid w:val="00675572"/>
    <w:rsid w:val="00675FEF"/>
    <w:rsid w:val="006769DA"/>
    <w:rsid w:val="00677E2D"/>
    <w:rsid w:val="006807E3"/>
    <w:rsid w:val="00680B11"/>
    <w:rsid w:val="00681DA4"/>
    <w:rsid w:val="00684136"/>
    <w:rsid w:val="00684BCB"/>
    <w:rsid w:val="00684E42"/>
    <w:rsid w:val="0068559F"/>
    <w:rsid w:val="00690149"/>
    <w:rsid w:val="0069026C"/>
    <w:rsid w:val="00692EF6"/>
    <w:rsid w:val="00692F12"/>
    <w:rsid w:val="0069346A"/>
    <w:rsid w:val="00695FF7"/>
    <w:rsid w:val="00697221"/>
    <w:rsid w:val="00697621"/>
    <w:rsid w:val="006A09B0"/>
    <w:rsid w:val="006A3EAA"/>
    <w:rsid w:val="006A4BE8"/>
    <w:rsid w:val="006A5EC6"/>
    <w:rsid w:val="006A5F1F"/>
    <w:rsid w:val="006A6608"/>
    <w:rsid w:val="006B0171"/>
    <w:rsid w:val="006B0895"/>
    <w:rsid w:val="006B491D"/>
    <w:rsid w:val="006B4D69"/>
    <w:rsid w:val="006B52DA"/>
    <w:rsid w:val="006B5EBC"/>
    <w:rsid w:val="006C04CE"/>
    <w:rsid w:val="006C059C"/>
    <w:rsid w:val="006C3728"/>
    <w:rsid w:val="006C391F"/>
    <w:rsid w:val="006C4C12"/>
    <w:rsid w:val="006D4070"/>
    <w:rsid w:val="006D4E70"/>
    <w:rsid w:val="006E0365"/>
    <w:rsid w:val="006E36DB"/>
    <w:rsid w:val="006F0EDF"/>
    <w:rsid w:val="006F1250"/>
    <w:rsid w:val="006F187F"/>
    <w:rsid w:val="006F2CCA"/>
    <w:rsid w:val="006F3045"/>
    <w:rsid w:val="006F349E"/>
    <w:rsid w:val="006F7A6D"/>
    <w:rsid w:val="00701F58"/>
    <w:rsid w:val="00703B26"/>
    <w:rsid w:val="00713E1E"/>
    <w:rsid w:val="007145CC"/>
    <w:rsid w:val="00714E00"/>
    <w:rsid w:val="00717D62"/>
    <w:rsid w:val="00717D7E"/>
    <w:rsid w:val="00720DD7"/>
    <w:rsid w:val="0072156D"/>
    <w:rsid w:val="0072590B"/>
    <w:rsid w:val="00725EBD"/>
    <w:rsid w:val="007263BA"/>
    <w:rsid w:val="007267CF"/>
    <w:rsid w:val="007309B5"/>
    <w:rsid w:val="0073176D"/>
    <w:rsid w:val="00735F71"/>
    <w:rsid w:val="00736869"/>
    <w:rsid w:val="0074358A"/>
    <w:rsid w:val="00743BB2"/>
    <w:rsid w:val="00744E8B"/>
    <w:rsid w:val="00753CC8"/>
    <w:rsid w:val="00755474"/>
    <w:rsid w:val="007578EF"/>
    <w:rsid w:val="007603BB"/>
    <w:rsid w:val="00761403"/>
    <w:rsid w:val="00764144"/>
    <w:rsid w:val="0076485E"/>
    <w:rsid w:val="0077087D"/>
    <w:rsid w:val="00776D5E"/>
    <w:rsid w:val="00776F1A"/>
    <w:rsid w:val="0078391C"/>
    <w:rsid w:val="00787AB9"/>
    <w:rsid w:val="007900EE"/>
    <w:rsid w:val="00790BD1"/>
    <w:rsid w:val="00792BF7"/>
    <w:rsid w:val="00792FA2"/>
    <w:rsid w:val="00795FFE"/>
    <w:rsid w:val="00796CC7"/>
    <w:rsid w:val="00797267"/>
    <w:rsid w:val="00797990"/>
    <w:rsid w:val="007A2ABE"/>
    <w:rsid w:val="007A5886"/>
    <w:rsid w:val="007A610A"/>
    <w:rsid w:val="007B0AD6"/>
    <w:rsid w:val="007B2908"/>
    <w:rsid w:val="007B2D09"/>
    <w:rsid w:val="007B4191"/>
    <w:rsid w:val="007B5652"/>
    <w:rsid w:val="007B5CEA"/>
    <w:rsid w:val="007B6387"/>
    <w:rsid w:val="007C36E6"/>
    <w:rsid w:val="007C4E93"/>
    <w:rsid w:val="007C728D"/>
    <w:rsid w:val="007C7E15"/>
    <w:rsid w:val="007D02A9"/>
    <w:rsid w:val="007D1FBF"/>
    <w:rsid w:val="007D37EB"/>
    <w:rsid w:val="007D3938"/>
    <w:rsid w:val="007E0025"/>
    <w:rsid w:val="007E101E"/>
    <w:rsid w:val="007E1BCC"/>
    <w:rsid w:val="007E6565"/>
    <w:rsid w:val="007E6FC7"/>
    <w:rsid w:val="007F13DD"/>
    <w:rsid w:val="00800C12"/>
    <w:rsid w:val="008020DD"/>
    <w:rsid w:val="0080236F"/>
    <w:rsid w:val="00802755"/>
    <w:rsid w:val="0080316F"/>
    <w:rsid w:val="008034C5"/>
    <w:rsid w:val="0080736E"/>
    <w:rsid w:val="0081140B"/>
    <w:rsid w:val="00811ECA"/>
    <w:rsid w:val="008160EB"/>
    <w:rsid w:val="00822CE4"/>
    <w:rsid w:val="0083090D"/>
    <w:rsid w:val="00833180"/>
    <w:rsid w:val="00833697"/>
    <w:rsid w:val="00833ED4"/>
    <w:rsid w:val="00834DE0"/>
    <w:rsid w:val="0083560E"/>
    <w:rsid w:val="00837CDB"/>
    <w:rsid w:val="00840714"/>
    <w:rsid w:val="0084197D"/>
    <w:rsid w:val="00842F8A"/>
    <w:rsid w:val="00845233"/>
    <w:rsid w:val="008470B5"/>
    <w:rsid w:val="008510C6"/>
    <w:rsid w:val="008515C9"/>
    <w:rsid w:val="00853C52"/>
    <w:rsid w:val="00853E51"/>
    <w:rsid w:val="0085655B"/>
    <w:rsid w:val="00857596"/>
    <w:rsid w:val="0086159D"/>
    <w:rsid w:val="00865289"/>
    <w:rsid w:val="008679B6"/>
    <w:rsid w:val="008707D9"/>
    <w:rsid w:val="00872490"/>
    <w:rsid w:val="00873FEC"/>
    <w:rsid w:val="008756EB"/>
    <w:rsid w:val="008760C8"/>
    <w:rsid w:val="00876906"/>
    <w:rsid w:val="00877E8E"/>
    <w:rsid w:val="00880449"/>
    <w:rsid w:val="00881DF9"/>
    <w:rsid w:val="00882770"/>
    <w:rsid w:val="008854F9"/>
    <w:rsid w:val="00886609"/>
    <w:rsid w:val="008873F0"/>
    <w:rsid w:val="00892260"/>
    <w:rsid w:val="0089257B"/>
    <w:rsid w:val="00893154"/>
    <w:rsid w:val="008935C6"/>
    <w:rsid w:val="00893E7B"/>
    <w:rsid w:val="00894A2C"/>
    <w:rsid w:val="0089673D"/>
    <w:rsid w:val="008A36F9"/>
    <w:rsid w:val="008A384A"/>
    <w:rsid w:val="008A3F60"/>
    <w:rsid w:val="008A3F8F"/>
    <w:rsid w:val="008A6B44"/>
    <w:rsid w:val="008A7DF6"/>
    <w:rsid w:val="008B0F09"/>
    <w:rsid w:val="008B1DD8"/>
    <w:rsid w:val="008B26BE"/>
    <w:rsid w:val="008B426B"/>
    <w:rsid w:val="008B5F12"/>
    <w:rsid w:val="008C1FDA"/>
    <w:rsid w:val="008C2172"/>
    <w:rsid w:val="008C65A9"/>
    <w:rsid w:val="008D039D"/>
    <w:rsid w:val="008D2F95"/>
    <w:rsid w:val="008D56E2"/>
    <w:rsid w:val="008E215A"/>
    <w:rsid w:val="008E2716"/>
    <w:rsid w:val="008E495C"/>
    <w:rsid w:val="008E4AA9"/>
    <w:rsid w:val="008E52DA"/>
    <w:rsid w:val="008E58BB"/>
    <w:rsid w:val="008E5A3F"/>
    <w:rsid w:val="008E6368"/>
    <w:rsid w:val="008F28A2"/>
    <w:rsid w:val="008F3388"/>
    <w:rsid w:val="008F468A"/>
    <w:rsid w:val="008F6A22"/>
    <w:rsid w:val="00903563"/>
    <w:rsid w:val="009041F7"/>
    <w:rsid w:val="00905C0A"/>
    <w:rsid w:val="0090676E"/>
    <w:rsid w:val="00910074"/>
    <w:rsid w:val="0091051C"/>
    <w:rsid w:val="0091409B"/>
    <w:rsid w:val="00916752"/>
    <w:rsid w:val="0091790B"/>
    <w:rsid w:val="00922479"/>
    <w:rsid w:val="00922FDD"/>
    <w:rsid w:val="00925D9D"/>
    <w:rsid w:val="00926A77"/>
    <w:rsid w:val="009276B0"/>
    <w:rsid w:val="009311BA"/>
    <w:rsid w:val="0093295E"/>
    <w:rsid w:val="00933297"/>
    <w:rsid w:val="00934CA6"/>
    <w:rsid w:val="0093687F"/>
    <w:rsid w:val="00937923"/>
    <w:rsid w:val="0094475F"/>
    <w:rsid w:val="00944E06"/>
    <w:rsid w:val="009468A4"/>
    <w:rsid w:val="00952165"/>
    <w:rsid w:val="00952A1B"/>
    <w:rsid w:val="00954625"/>
    <w:rsid w:val="009627D5"/>
    <w:rsid w:val="00962E6C"/>
    <w:rsid w:val="00963EAE"/>
    <w:rsid w:val="00964B6C"/>
    <w:rsid w:val="00964D13"/>
    <w:rsid w:val="00964FF9"/>
    <w:rsid w:val="00966DAF"/>
    <w:rsid w:val="00971D6D"/>
    <w:rsid w:val="00972A7D"/>
    <w:rsid w:val="00975F1D"/>
    <w:rsid w:val="00977CEB"/>
    <w:rsid w:val="00980861"/>
    <w:rsid w:val="0098338E"/>
    <w:rsid w:val="00984095"/>
    <w:rsid w:val="009845F2"/>
    <w:rsid w:val="00985077"/>
    <w:rsid w:val="00987F10"/>
    <w:rsid w:val="00990DAB"/>
    <w:rsid w:val="00990DEF"/>
    <w:rsid w:val="00990E75"/>
    <w:rsid w:val="009925E6"/>
    <w:rsid w:val="00995C9C"/>
    <w:rsid w:val="00997FA7"/>
    <w:rsid w:val="00997FAC"/>
    <w:rsid w:val="009A3528"/>
    <w:rsid w:val="009A4010"/>
    <w:rsid w:val="009A4985"/>
    <w:rsid w:val="009A7BBC"/>
    <w:rsid w:val="009B10DC"/>
    <w:rsid w:val="009B18DC"/>
    <w:rsid w:val="009B749A"/>
    <w:rsid w:val="009C1493"/>
    <w:rsid w:val="009C1B79"/>
    <w:rsid w:val="009C6E05"/>
    <w:rsid w:val="009D00F2"/>
    <w:rsid w:val="009D1537"/>
    <w:rsid w:val="009D17B5"/>
    <w:rsid w:val="009D1C72"/>
    <w:rsid w:val="009D53DA"/>
    <w:rsid w:val="009D6C1F"/>
    <w:rsid w:val="009D6CA6"/>
    <w:rsid w:val="009E1734"/>
    <w:rsid w:val="009E30AA"/>
    <w:rsid w:val="009E3FB3"/>
    <w:rsid w:val="009E4F30"/>
    <w:rsid w:val="009E6C9D"/>
    <w:rsid w:val="009F0593"/>
    <w:rsid w:val="009F3247"/>
    <w:rsid w:val="009F3974"/>
    <w:rsid w:val="009F78E7"/>
    <w:rsid w:val="009F7E41"/>
    <w:rsid w:val="00A033B3"/>
    <w:rsid w:val="00A04324"/>
    <w:rsid w:val="00A05CEF"/>
    <w:rsid w:val="00A06D36"/>
    <w:rsid w:val="00A12F7A"/>
    <w:rsid w:val="00A14222"/>
    <w:rsid w:val="00A2003D"/>
    <w:rsid w:val="00A219F0"/>
    <w:rsid w:val="00A22DD0"/>
    <w:rsid w:val="00A23780"/>
    <w:rsid w:val="00A272EF"/>
    <w:rsid w:val="00A3403E"/>
    <w:rsid w:val="00A36BBF"/>
    <w:rsid w:val="00A40186"/>
    <w:rsid w:val="00A40368"/>
    <w:rsid w:val="00A40C45"/>
    <w:rsid w:val="00A429A2"/>
    <w:rsid w:val="00A4788C"/>
    <w:rsid w:val="00A50CD4"/>
    <w:rsid w:val="00A53009"/>
    <w:rsid w:val="00A534C7"/>
    <w:rsid w:val="00A55253"/>
    <w:rsid w:val="00A60B61"/>
    <w:rsid w:val="00A62541"/>
    <w:rsid w:val="00A6318C"/>
    <w:rsid w:val="00A64638"/>
    <w:rsid w:val="00A6556C"/>
    <w:rsid w:val="00A65CA4"/>
    <w:rsid w:val="00A65D33"/>
    <w:rsid w:val="00A702D3"/>
    <w:rsid w:val="00A7218D"/>
    <w:rsid w:val="00A73C5A"/>
    <w:rsid w:val="00A8044B"/>
    <w:rsid w:val="00A81CF3"/>
    <w:rsid w:val="00A82294"/>
    <w:rsid w:val="00A902F7"/>
    <w:rsid w:val="00A93030"/>
    <w:rsid w:val="00A93EA9"/>
    <w:rsid w:val="00A94F7C"/>
    <w:rsid w:val="00A9537D"/>
    <w:rsid w:val="00A9786A"/>
    <w:rsid w:val="00AA1C83"/>
    <w:rsid w:val="00AA78E8"/>
    <w:rsid w:val="00AA796B"/>
    <w:rsid w:val="00AB1CB8"/>
    <w:rsid w:val="00AB3766"/>
    <w:rsid w:val="00AB59F6"/>
    <w:rsid w:val="00AC2891"/>
    <w:rsid w:val="00AC35B1"/>
    <w:rsid w:val="00AC3C07"/>
    <w:rsid w:val="00AC6F9B"/>
    <w:rsid w:val="00AD16EC"/>
    <w:rsid w:val="00AD2195"/>
    <w:rsid w:val="00AD2298"/>
    <w:rsid w:val="00AD4703"/>
    <w:rsid w:val="00AD535F"/>
    <w:rsid w:val="00AD63B7"/>
    <w:rsid w:val="00AD654C"/>
    <w:rsid w:val="00AD65B3"/>
    <w:rsid w:val="00AD6668"/>
    <w:rsid w:val="00AD74C6"/>
    <w:rsid w:val="00AE7476"/>
    <w:rsid w:val="00AF3576"/>
    <w:rsid w:val="00AF3B5A"/>
    <w:rsid w:val="00AF49D5"/>
    <w:rsid w:val="00AF602A"/>
    <w:rsid w:val="00AF7306"/>
    <w:rsid w:val="00B02E26"/>
    <w:rsid w:val="00B03766"/>
    <w:rsid w:val="00B0794E"/>
    <w:rsid w:val="00B162AD"/>
    <w:rsid w:val="00B215C5"/>
    <w:rsid w:val="00B21A2C"/>
    <w:rsid w:val="00B24B23"/>
    <w:rsid w:val="00B25163"/>
    <w:rsid w:val="00B32557"/>
    <w:rsid w:val="00B3268A"/>
    <w:rsid w:val="00B36FD4"/>
    <w:rsid w:val="00B376F4"/>
    <w:rsid w:val="00B40165"/>
    <w:rsid w:val="00B41854"/>
    <w:rsid w:val="00B42221"/>
    <w:rsid w:val="00B44454"/>
    <w:rsid w:val="00B5071E"/>
    <w:rsid w:val="00B509B6"/>
    <w:rsid w:val="00B50AA9"/>
    <w:rsid w:val="00B5145C"/>
    <w:rsid w:val="00B517EF"/>
    <w:rsid w:val="00B52573"/>
    <w:rsid w:val="00B53452"/>
    <w:rsid w:val="00B5367B"/>
    <w:rsid w:val="00B536CF"/>
    <w:rsid w:val="00B54DA1"/>
    <w:rsid w:val="00B55A51"/>
    <w:rsid w:val="00B56EFF"/>
    <w:rsid w:val="00B6051E"/>
    <w:rsid w:val="00B633F1"/>
    <w:rsid w:val="00B6343D"/>
    <w:rsid w:val="00B70D7E"/>
    <w:rsid w:val="00B71528"/>
    <w:rsid w:val="00B716FD"/>
    <w:rsid w:val="00B727B4"/>
    <w:rsid w:val="00B744D7"/>
    <w:rsid w:val="00B7720E"/>
    <w:rsid w:val="00B7731C"/>
    <w:rsid w:val="00B806BB"/>
    <w:rsid w:val="00B8169D"/>
    <w:rsid w:val="00B825CC"/>
    <w:rsid w:val="00B8350D"/>
    <w:rsid w:val="00B83BDE"/>
    <w:rsid w:val="00B83FB8"/>
    <w:rsid w:val="00B8406E"/>
    <w:rsid w:val="00B855FB"/>
    <w:rsid w:val="00B87618"/>
    <w:rsid w:val="00B904ED"/>
    <w:rsid w:val="00B904FA"/>
    <w:rsid w:val="00B911EC"/>
    <w:rsid w:val="00B9177D"/>
    <w:rsid w:val="00B93BF2"/>
    <w:rsid w:val="00B944F0"/>
    <w:rsid w:val="00B97684"/>
    <w:rsid w:val="00BA13EB"/>
    <w:rsid w:val="00BA28FE"/>
    <w:rsid w:val="00BA3AEF"/>
    <w:rsid w:val="00BA7FFD"/>
    <w:rsid w:val="00BB052A"/>
    <w:rsid w:val="00BB1C6D"/>
    <w:rsid w:val="00BB3233"/>
    <w:rsid w:val="00BC2E4B"/>
    <w:rsid w:val="00BC7094"/>
    <w:rsid w:val="00BC7513"/>
    <w:rsid w:val="00BC7D50"/>
    <w:rsid w:val="00BD149C"/>
    <w:rsid w:val="00BD3C86"/>
    <w:rsid w:val="00BD546C"/>
    <w:rsid w:val="00BD5D2B"/>
    <w:rsid w:val="00BD6557"/>
    <w:rsid w:val="00BD6CC6"/>
    <w:rsid w:val="00BE12E7"/>
    <w:rsid w:val="00BE19A1"/>
    <w:rsid w:val="00BE20EF"/>
    <w:rsid w:val="00BE214F"/>
    <w:rsid w:val="00BE2392"/>
    <w:rsid w:val="00BE269E"/>
    <w:rsid w:val="00BE3622"/>
    <w:rsid w:val="00BE4D14"/>
    <w:rsid w:val="00BE5405"/>
    <w:rsid w:val="00BE7EF8"/>
    <w:rsid w:val="00BF06F9"/>
    <w:rsid w:val="00BF1507"/>
    <w:rsid w:val="00BF254C"/>
    <w:rsid w:val="00BF63AB"/>
    <w:rsid w:val="00BF7CAE"/>
    <w:rsid w:val="00C00DF6"/>
    <w:rsid w:val="00C03030"/>
    <w:rsid w:val="00C038BF"/>
    <w:rsid w:val="00C06005"/>
    <w:rsid w:val="00C060A5"/>
    <w:rsid w:val="00C0718F"/>
    <w:rsid w:val="00C07D7E"/>
    <w:rsid w:val="00C1141C"/>
    <w:rsid w:val="00C12499"/>
    <w:rsid w:val="00C132C5"/>
    <w:rsid w:val="00C14807"/>
    <w:rsid w:val="00C15078"/>
    <w:rsid w:val="00C212AB"/>
    <w:rsid w:val="00C223EC"/>
    <w:rsid w:val="00C22FAB"/>
    <w:rsid w:val="00C23AE3"/>
    <w:rsid w:val="00C25E68"/>
    <w:rsid w:val="00C26616"/>
    <w:rsid w:val="00C27403"/>
    <w:rsid w:val="00C30BCD"/>
    <w:rsid w:val="00C30DB5"/>
    <w:rsid w:val="00C329C2"/>
    <w:rsid w:val="00C33015"/>
    <w:rsid w:val="00C336F1"/>
    <w:rsid w:val="00C35A20"/>
    <w:rsid w:val="00C35E99"/>
    <w:rsid w:val="00C40973"/>
    <w:rsid w:val="00C4108B"/>
    <w:rsid w:val="00C42AB5"/>
    <w:rsid w:val="00C50FF5"/>
    <w:rsid w:val="00C532B1"/>
    <w:rsid w:val="00C5377D"/>
    <w:rsid w:val="00C54214"/>
    <w:rsid w:val="00C54ED0"/>
    <w:rsid w:val="00C56129"/>
    <w:rsid w:val="00C56C35"/>
    <w:rsid w:val="00C574CD"/>
    <w:rsid w:val="00C57B5D"/>
    <w:rsid w:val="00C62F9A"/>
    <w:rsid w:val="00C631BA"/>
    <w:rsid w:val="00C66A63"/>
    <w:rsid w:val="00C71E32"/>
    <w:rsid w:val="00C726ED"/>
    <w:rsid w:val="00C7271C"/>
    <w:rsid w:val="00C72A54"/>
    <w:rsid w:val="00C73DFC"/>
    <w:rsid w:val="00C7429B"/>
    <w:rsid w:val="00C74867"/>
    <w:rsid w:val="00C8026C"/>
    <w:rsid w:val="00C80A1B"/>
    <w:rsid w:val="00C80C98"/>
    <w:rsid w:val="00C83062"/>
    <w:rsid w:val="00C85091"/>
    <w:rsid w:val="00C856E6"/>
    <w:rsid w:val="00C9032C"/>
    <w:rsid w:val="00C91A87"/>
    <w:rsid w:val="00C93586"/>
    <w:rsid w:val="00C94383"/>
    <w:rsid w:val="00C9552F"/>
    <w:rsid w:val="00C97E9E"/>
    <w:rsid w:val="00CA0D4F"/>
    <w:rsid w:val="00CA22EC"/>
    <w:rsid w:val="00CA2584"/>
    <w:rsid w:val="00CA2705"/>
    <w:rsid w:val="00CA4D4E"/>
    <w:rsid w:val="00CA7C2A"/>
    <w:rsid w:val="00CA7E79"/>
    <w:rsid w:val="00CB0276"/>
    <w:rsid w:val="00CB0299"/>
    <w:rsid w:val="00CB0509"/>
    <w:rsid w:val="00CB119B"/>
    <w:rsid w:val="00CC1393"/>
    <w:rsid w:val="00CC2842"/>
    <w:rsid w:val="00CC4453"/>
    <w:rsid w:val="00CC59E1"/>
    <w:rsid w:val="00CD333E"/>
    <w:rsid w:val="00CD402F"/>
    <w:rsid w:val="00CD6488"/>
    <w:rsid w:val="00CE02EF"/>
    <w:rsid w:val="00CE03FD"/>
    <w:rsid w:val="00CE3FCD"/>
    <w:rsid w:val="00CF0059"/>
    <w:rsid w:val="00CF037A"/>
    <w:rsid w:val="00CF078E"/>
    <w:rsid w:val="00CF1F49"/>
    <w:rsid w:val="00CF311E"/>
    <w:rsid w:val="00CF5583"/>
    <w:rsid w:val="00CF5F97"/>
    <w:rsid w:val="00CF6170"/>
    <w:rsid w:val="00D00C3B"/>
    <w:rsid w:val="00D0102D"/>
    <w:rsid w:val="00D01547"/>
    <w:rsid w:val="00D03A4D"/>
    <w:rsid w:val="00D056C2"/>
    <w:rsid w:val="00D05E9B"/>
    <w:rsid w:val="00D10CFC"/>
    <w:rsid w:val="00D1245F"/>
    <w:rsid w:val="00D12807"/>
    <w:rsid w:val="00D12C6D"/>
    <w:rsid w:val="00D214AE"/>
    <w:rsid w:val="00D32A80"/>
    <w:rsid w:val="00D33B76"/>
    <w:rsid w:val="00D40CAA"/>
    <w:rsid w:val="00D43A8F"/>
    <w:rsid w:val="00D4592B"/>
    <w:rsid w:val="00D45944"/>
    <w:rsid w:val="00D4751D"/>
    <w:rsid w:val="00D47690"/>
    <w:rsid w:val="00D477D8"/>
    <w:rsid w:val="00D50C09"/>
    <w:rsid w:val="00D50E52"/>
    <w:rsid w:val="00D53832"/>
    <w:rsid w:val="00D56F1E"/>
    <w:rsid w:val="00D60CB6"/>
    <w:rsid w:val="00D60D59"/>
    <w:rsid w:val="00D62FE7"/>
    <w:rsid w:val="00D63813"/>
    <w:rsid w:val="00D64981"/>
    <w:rsid w:val="00D64D05"/>
    <w:rsid w:val="00D66DE0"/>
    <w:rsid w:val="00D70110"/>
    <w:rsid w:val="00D72BA7"/>
    <w:rsid w:val="00D72FE4"/>
    <w:rsid w:val="00D77050"/>
    <w:rsid w:val="00D8037B"/>
    <w:rsid w:val="00D809DB"/>
    <w:rsid w:val="00D80AFA"/>
    <w:rsid w:val="00D8328E"/>
    <w:rsid w:val="00D83B0F"/>
    <w:rsid w:val="00D87216"/>
    <w:rsid w:val="00D90355"/>
    <w:rsid w:val="00D91A54"/>
    <w:rsid w:val="00D9265D"/>
    <w:rsid w:val="00D92783"/>
    <w:rsid w:val="00D940E1"/>
    <w:rsid w:val="00D95C96"/>
    <w:rsid w:val="00DA02F9"/>
    <w:rsid w:val="00DA2506"/>
    <w:rsid w:val="00DA2BA1"/>
    <w:rsid w:val="00DA53FB"/>
    <w:rsid w:val="00DA5B4F"/>
    <w:rsid w:val="00DB539F"/>
    <w:rsid w:val="00DC1B21"/>
    <w:rsid w:val="00DC3709"/>
    <w:rsid w:val="00DC4DB1"/>
    <w:rsid w:val="00DD0961"/>
    <w:rsid w:val="00DD17C0"/>
    <w:rsid w:val="00DD1E9D"/>
    <w:rsid w:val="00DD44C0"/>
    <w:rsid w:val="00DD7B91"/>
    <w:rsid w:val="00DE0805"/>
    <w:rsid w:val="00DE29B2"/>
    <w:rsid w:val="00DE3BFD"/>
    <w:rsid w:val="00DF07F3"/>
    <w:rsid w:val="00DF1EE2"/>
    <w:rsid w:val="00DF3C75"/>
    <w:rsid w:val="00DF709A"/>
    <w:rsid w:val="00E01145"/>
    <w:rsid w:val="00E025CE"/>
    <w:rsid w:val="00E0303E"/>
    <w:rsid w:val="00E045BA"/>
    <w:rsid w:val="00E05DFF"/>
    <w:rsid w:val="00E06F09"/>
    <w:rsid w:val="00E07F0D"/>
    <w:rsid w:val="00E11245"/>
    <w:rsid w:val="00E12BF6"/>
    <w:rsid w:val="00E152DA"/>
    <w:rsid w:val="00E169A2"/>
    <w:rsid w:val="00E1704C"/>
    <w:rsid w:val="00E17B83"/>
    <w:rsid w:val="00E2008C"/>
    <w:rsid w:val="00E238B9"/>
    <w:rsid w:val="00E24751"/>
    <w:rsid w:val="00E24A49"/>
    <w:rsid w:val="00E301A9"/>
    <w:rsid w:val="00E32CD2"/>
    <w:rsid w:val="00E357D5"/>
    <w:rsid w:val="00E35FC1"/>
    <w:rsid w:val="00E41FA7"/>
    <w:rsid w:val="00E433A1"/>
    <w:rsid w:val="00E43CCA"/>
    <w:rsid w:val="00E46F95"/>
    <w:rsid w:val="00E56323"/>
    <w:rsid w:val="00E60BC3"/>
    <w:rsid w:val="00E63340"/>
    <w:rsid w:val="00E65376"/>
    <w:rsid w:val="00E700C7"/>
    <w:rsid w:val="00E70ED3"/>
    <w:rsid w:val="00E712FF"/>
    <w:rsid w:val="00E71893"/>
    <w:rsid w:val="00E74D26"/>
    <w:rsid w:val="00E753E9"/>
    <w:rsid w:val="00E77759"/>
    <w:rsid w:val="00E805CF"/>
    <w:rsid w:val="00E837BB"/>
    <w:rsid w:val="00E84118"/>
    <w:rsid w:val="00E84D18"/>
    <w:rsid w:val="00E86371"/>
    <w:rsid w:val="00E86D52"/>
    <w:rsid w:val="00E90021"/>
    <w:rsid w:val="00E9175D"/>
    <w:rsid w:val="00E929BD"/>
    <w:rsid w:val="00E969AF"/>
    <w:rsid w:val="00EA0BBC"/>
    <w:rsid w:val="00EA509E"/>
    <w:rsid w:val="00EA6593"/>
    <w:rsid w:val="00EA7104"/>
    <w:rsid w:val="00EB192C"/>
    <w:rsid w:val="00EB456F"/>
    <w:rsid w:val="00EB5439"/>
    <w:rsid w:val="00EC0381"/>
    <w:rsid w:val="00EC362B"/>
    <w:rsid w:val="00EC4FAF"/>
    <w:rsid w:val="00EC60C8"/>
    <w:rsid w:val="00EC6B6F"/>
    <w:rsid w:val="00ED1BCF"/>
    <w:rsid w:val="00ED40D0"/>
    <w:rsid w:val="00ED6080"/>
    <w:rsid w:val="00EE0581"/>
    <w:rsid w:val="00EE066F"/>
    <w:rsid w:val="00EE480A"/>
    <w:rsid w:val="00EE73B8"/>
    <w:rsid w:val="00EE7699"/>
    <w:rsid w:val="00EF0A2C"/>
    <w:rsid w:val="00EF1413"/>
    <w:rsid w:val="00EF50FA"/>
    <w:rsid w:val="00F022D7"/>
    <w:rsid w:val="00F02DDD"/>
    <w:rsid w:val="00F02F2B"/>
    <w:rsid w:val="00F04350"/>
    <w:rsid w:val="00F05687"/>
    <w:rsid w:val="00F05F59"/>
    <w:rsid w:val="00F10C9F"/>
    <w:rsid w:val="00F1693B"/>
    <w:rsid w:val="00F16F37"/>
    <w:rsid w:val="00F211AB"/>
    <w:rsid w:val="00F24CF9"/>
    <w:rsid w:val="00F250C4"/>
    <w:rsid w:val="00F32335"/>
    <w:rsid w:val="00F32497"/>
    <w:rsid w:val="00F32AB5"/>
    <w:rsid w:val="00F3404A"/>
    <w:rsid w:val="00F35D5F"/>
    <w:rsid w:val="00F40EA3"/>
    <w:rsid w:val="00F41221"/>
    <w:rsid w:val="00F42853"/>
    <w:rsid w:val="00F42E32"/>
    <w:rsid w:val="00F4380C"/>
    <w:rsid w:val="00F51556"/>
    <w:rsid w:val="00F5542D"/>
    <w:rsid w:val="00F60262"/>
    <w:rsid w:val="00F6066E"/>
    <w:rsid w:val="00F641F1"/>
    <w:rsid w:val="00F663E8"/>
    <w:rsid w:val="00F705CA"/>
    <w:rsid w:val="00F74434"/>
    <w:rsid w:val="00F75A2A"/>
    <w:rsid w:val="00F76D25"/>
    <w:rsid w:val="00F76D71"/>
    <w:rsid w:val="00F80F97"/>
    <w:rsid w:val="00F818FD"/>
    <w:rsid w:val="00F81F19"/>
    <w:rsid w:val="00F81F1A"/>
    <w:rsid w:val="00F8235E"/>
    <w:rsid w:val="00F825B9"/>
    <w:rsid w:val="00F8280D"/>
    <w:rsid w:val="00F82817"/>
    <w:rsid w:val="00F83524"/>
    <w:rsid w:val="00F84C6B"/>
    <w:rsid w:val="00F8569D"/>
    <w:rsid w:val="00F85DF3"/>
    <w:rsid w:val="00F87C72"/>
    <w:rsid w:val="00F90310"/>
    <w:rsid w:val="00F90667"/>
    <w:rsid w:val="00F91960"/>
    <w:rsid w:val="00F92387"/>
    <w:rsid w:val="00F9464D"/>
    <w:rsid w:val="00F97DD0"/>
    <w:rsid w:val="00F97EC7"/>
    <w:rsid w:val="00FA0012"/>
    <w:rsid w:val="00FA140D"/>
    <w:rsid w:val="00FA28A4"/>
    <w:rsid w:val="00FA4D2E"/>
    <w:rsid w:val="00FA52B7"/>
    <w:rsid w:val="00FA70F9"/>
    <w:rsid w:val="00FB1FA1"/>
    <w:rsid w:val="00FB23A9"/>
    <w:rsid w:val="00FB3CF6"/>
    <w:rsid w:val="00FB4D19"/>
    <w:rsid w:val="00FC0575"/>
    <w:rsid w:val="00FC0936"/>
    <w:rsid w:val="00FC09FE"/>
    <w:rsid w:val="00FC24D5"/>
    <w:rsid w:val="00FC5B9E"/>
    <w:rsid w:val="00FC6D57"/>
    <w:rsid w:val="00FD0FDD"/>
    <w:rsid w:val="00FD269C"/>
    <w:rsid w:val="00FD2C9F"/>
    <w:rsid w:val="00FD2EB6"/>
    <w:rsid w:val="00FD311D"/>
    <w:rsid w:val="00FD3A14"/>
    <w:rsid w:val="00FD55E0"/>
    <w:rsid w:val="00FD5C9B"/>
    <w:rsid w:val="00FD606D"/>
    <w:rsid w:val="00FD609A"/>
    <w:rsid w:val="00FD6291"/>
    <w:rsid w:val="00FD7735"/>
    <w:rsid w:val="00FE06E0"/>
    <w:rsid w:val="00FE30E9"/>
    <w:rsid w:val="00FE38FF"/>
    <w:rsid w:val="00FE4B82"/>
    <w:rsid w:val="00FE7EB4"/>
    <w:rsid w:val="00FF15A7"/>
    <w:rsid w:val="00FF4F39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52652"/>
  <w15:docId w15:val="{B33CB13E-D8F9-44FC-90D2-9DA381CEA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238B9"/>
    <w:pPr>
      <w:spacing w:after="0" w:line="360" w:lineRule="auto"/>
    </w:pPr>
    <w:rPr>
      <w:rFonts w:ascii="Ubuntu" w:hAnsi="Ubuntu"/>
      <w:sz w:val="20"/>
      <w:szCs w:val="20"/>
    </w:rPr>
  </w:style>
  <w:style w:type="paragraph" w:styleId="1">
    <w:name w:val="heading 1"/>
    <w:basedOn w:val="a0"/>
    <w:next w:val="a0"/>
    <w:link w:val="10"/>
    <w:autoRedefine/>
    <w:uiPriority w:val="9"/>
    <w:qFormat/>
    <w:rsid w:val="0034579E"/>
    <w:pPr>
      <w:pageBreakBefore/>
      <w:numPr>
        <w:numId w:val="2"/>
      </w:numPr>
      <w:spacing w:before="240" w:after="240" w:line="240" w:lineRule="auto"/>
      <w:outlineLvl w:val="0"/>
    </w:pPr>
    <w:rPr>
      <w:rFonts w:eastAsiaTheme="majorEastAsia" w:cstheme="majorBidi"/>
      <w:b/>
      <w:bCs/>
      <w:color w:val="1EA590"/>
      <w:sz w:val="32"/>
      <w:szCs w:val="44"/>
    </w:rPr>
  </w:style>
  <w:style w:type="paragraph" w:styleId="2">
    <w:name w:val="heading 2"/>
    <w:basedOn w:val="a0"/>
    <w:next w:val="a0"/>
    <w:link w:val="20"/>
    <w:autoRedefine/>
    <w:uiPriority w:val="9"/>
    <w:unhideWhenUsed/>
    <w:qFormat/>
    <w:rsid w:val="007D1FBF"/>
    <w:pPr>
      <w:keepNext/>
      <w:keepLines/>
      <w:spacing w:before="280" w:after="240"/>
      <w:outlineLvl w:val="1"/>
    </w:pPr>
    <w:rPr>
      <w:rFonts w:ascii="Arial" w:eastAsiaTheme="majorEastAsia" w:hAnsi="Arial" w:cs="Arial"/>
      <w:bCs/>
      <w:color w:val="1EA691"/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5525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4579E"/>
    <w:rPr>
      <w:rFonts w:ascii="Ubuntu" w:eastAsiaTheme="majorEastAsia" w:hAnsi="Ubuntu" w:cstheme="majorBidi"/>
      <w:b/>
      <w:bCs/>
      <w:color w:val="1EA590"/>
      <w:sz w:val="32"/>
      <w:szCs w:val="44"/>
    </w:rPr>
  </w:style>
  <w:style w:type="character" w:customStyle="1" w:styleId="20">
    <w:name w:val="Заголовок 2 Знак"/>
    <w:basedOn w:val="a1"/>
    <w:link w:val="2"/>
    <w:uiPriority w:val="9"/>
    <w:rsid w:val="007D1FBF"/>
    <w:rPr>
      <w:rFonts w:ascii="Arial" w:eastAsiaTheme="majorEastAsia" w:hAnsi="Arial" w:cs="Arial"/>
      <w:bCs/>
      <w:color w:val="1EA691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5525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Balloon Text"/>
    <w:basedOn w:val="a0"/>
    <w:link w:val="a5"/>
    <w:uiPriority w:val="99"/>
    <w:semiHidden/>
    <w:unhideWhenUsed/>
    <w:rsid w:val="007B6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7B6387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0954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095460"/>
  </w:style>
  <w:style w:type="paragraph" w:styleId="a8">
    <w:name w:val="footer"/>
    <w:basedOn w:val="a0"/>
    <w:link w:val="a9"/>
    <w:uiPriority w:val="99"/>
    <w:unhideWhenUsed/>
    <w:rsid w:val="000954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095460"/>
  </w:style>
  <w:style w:type="character" w:styleId="aa">
    <w:name w:val="Hyperlink"/>
    <w:basedOn w:val="a1"/>
    <w:uiPriority w:val="99"/>
    <w:unhideWhenUsed/>
    <w:rsid w:val="00095460"/>
    <w:rPr>
      <w:color w:val="0000FF" w:themeColor="hyperlink"/>
      <w:u w:val="single"/>
    </w:rPr>
  </w:style>
  <w:style w:type="paragraph" w:styleId="ab">
    <w:name w:val="List Paragraph"/>
    <w:basedOn w:val="a0"/>
    <w:uiPriority w:val="34"/>
    <w:qFormat/>
    <w:rsid w:val="0085655B"/>
    <w:pPr>
      <w:ind w:left="720"/>
      <w:contextualSpacing/>
    </w:pPr>
  </w:style>
  <w:style w:type="paragraph" w:styleId="ac">
    <w:name w:val="No Spacing"/>
    <w:basedOn w:val="3"/>
    <w:link w:val="ad"/>
    <w:uiPriority w:val="1"/>
    <w:qFormat/>
    <w:rsid w:val="00552509"/>
    <w:pPr>
      <w:jc w:val="center"/>
    </w:pPr>
    <w:rPr>
      <w:rFonts w:ascii="Ubuntu" w:hAnsi="Ubuntu"/>
      <w:color w:val="1EA590"/>
      <w:sz w:val="44"/>
    </w:rPr>
  </w:style>
  <w:style w:type="character" w:customStyle="1" w:styleId="ad">
    <w:name w:val="Без интервала Знак"/>
    <w:basedOn w:val="30"/>
    <w:link w:val="ac"/>
    <w:uiPriority w:val="1"/>
    <w:rsid w:val="00552509"/>
    <w:rPr>
      <w:rFonts w:ascii="Ubuntu" w:eastAsiaTheme="majorEastAsia" w:hAnsi="Ubuntu" w:cstheme="majorBidi"/>
      <w:b/>
      <w:bCs/>
      <w:color w:val="1EA590"/>
      <w:sz w:val="44"/>
    </w:rPr>
  </w:style>
  <w:style w:type="table" w:styleId="ae">
    <w:name w:val="Table Grid"/>
    <w:basedOn w:val="a2"/>
    <w:uiPriority w:val="39"/>
    <w:rsid w:val="00123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0"/>
    <w:uiPriority w:val="39"/>
    <w:unhideWhenUsed/>
    <w:qFormat/>
    <w:rsid w:val="00EA509E"/>
    <w:pPr>
      <w:spacing w:after="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Cs w:val="32"/>
      <w:lang w:eastAsia="ru-RU"/>
    </w:rPr>
  </w:style>
  <w:style w:type="paragraph" w:styleId="31">
    <w:name w:val="toc 3"/>
    <w:basedOn w:val="a0"/>
    <w:next w:val="a0"/>
    <w:autoRedefine/>
    <w:uiPriority w:val="39"/>
    <w:unhideWhenUsed/>
    <w:rsid w:val="00EA509E"/>
    <w:pPr>
      <w:spacing w:after="100"/>
      <w:ind w:left="480"/>
    </w:pPr>
  </w:style>
  <w:style w:type="paragraph" w:styleId="11">
    <w:name w:val="toc 1"/>
    <w:basedOn w:val="a0"/>
    <w:next w:val="a0"/>
    <w:autoRedefine/>
    <w:uiPriority w:val="39"/>
    <w:unhideWhenUsed/>
    <w:rsid w:val="00EA509E"/>
    <w:pPr>
      <w:spacing w:after="100"/>
    </w:pPr>
  </w:style>
  <w:style w:type="paragraph" w:customStyle="1" w:styleId="af0">
    <w:name w:val="Название документа"/>
    <w:basedOn w:val="a0"/>
    <w:qFormat/>
    <w:rsid w:val="007145CC"/>
    <w:pPr>
      <w:ind w:left="-567" w:hanging="142"/>
      <w:jc w:val="center"/>
    </w:pPr>
    <w:rPr>
      <w:b/>
      <w:color w:val="1EA590"/>
      <w:sz w:val="44"/>
      <w:lang w:val="en-US"/>
    </w:rPr>
  </w:style>
  <w:style w:type="character" w:styleId="af1">
    <w:name w:val="Intense Reference"/>
    <w:basedOn w:val="a1"/>
    <w:uiPriority w:val="32"/>
    <w:qFormat/>
    <w:rsid w:val="000C5706"/>
    <w:rPr>
      <w:rFonts w:ascii="Ubuntu" w:hAnsi="Ubuntu"/>
      <w:b w:val="0"/>
      <w:bCs/>
      <w:smallCaps/>
      <w:color w:val="1EA590"/>
      <w:spacing w:val="5"/>
      <w:sz w:val="24"/>
    </w:rPr>
  </w:style>
  <w:style w:type="character" w:styleId="af2">
    <w:name w:val="Subtle Reference"/>
    <w:basedOn w:val="a1"/>
    <w:uiPriority w:val="31"/>
    <w:qFormat/>
    <w:rsid w:val="00B904ED"/>
    <w:rPr>
      <w:smallCaps/>
      <w:color w:val="5A5A5A" w:themeColor="text1" w:themeTint="A5"/>
    </w:rPr>
  </w:style>
  <w:style w:type="paragraph" w:styleId="21">
    <w:name w:val="Quote"/>
    <w:basedOn w:val="a0"/>
    <w:next w:val="a0"/>
    <w:link w:val="22"/>
    <w:uiPriority w:val="29"/>
    <w:qFormat/>
    <w:rsid w:val="00B904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B904ED"/>
    <w:rPr>
      <w:rFonts w:ascii="Ubuntu" w:hAnsi="Ubuntu"/>
      <w:i/>
      <w:iCs/>
      <w:color w:val="404040" w:themeColor="text1" w:themeTint="BF"/>
      <w:sz w:val="24"/>
    </w:rPr>
  </w:style>
  <w:style w:type="character" w:styleId="af3">
    <w:name w:val="Strong"/>
    <w:basedOn w:val="a1"/>
    <w:uiPriority w:val="22"/>
    <w:qFormat/>
    <w:rsid w:val="00B904ED"/>
    <w:rPr>
      <w:b/>
      <w:bCs/>
    </w:rPr>
  </w:style>
  <w:style w:type="paragraph" w:styleId="23">
    <w:name w:val="toc 2"/>
    <w:basedOn w:val="a0"/>
    <w:next w:val="a0"/>
    <w:autoRedefine/>
    <w:uiPriority w:val="39"/>
    <w:unhideWhenUsed/>
    <w:rsid w:val="00B904ED"/>
    <w:pPr>
      <w:spacing w:after="100"/>
      <w:ind w:left="240"/>
    </w:pPr>
  </w:style>
  <w:style w:type="character" w:styleId="af4">
    <w:name w:val="Subtle Emphasis"/>
    <w:basedOn w:val="a1"/>
    <w:uiPriority w:val="19"/>
    <w:qFormat/>
    <w:rsid w:val="00B536CF"/>
    <w:rPr>
      <w:i/>
      <w:iCs/>
      <w:color w:val="404040" w:themeColor="text1" w:themeTint="BF"/>
    </w:rPr>
  </w:style>
  <w:style w:type="paragraph" w:styleId="af5">
    <w:name w:val="Subtitle"/>
    <w:basedOn w:val="a0"/>
    <w:next w:val="a0"/>
    <w:link w:val="af6"/>
    <w:uiPriority w:val="11"/>
    <w:qFormat/>
    <w:rsid w:val="00F32335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6">
    <w:name w:val="Подзаголовок Знак"/>
    <w:basedOn w:val="a1"/>
    <w:link w:val="af5"/>
    <w:uiPriority w:val="11"/>
    <w:rsid w:val="00F32335"/>
    <w:rPr>
      <w:rFonts w:eastAsiaTheme="minorEastAsia"/>
      <w:color w:val="5A5A5A" w:themeColor="text1" w:themeTint="A5"/>
      <w:spacing w:val="15"/>
    </w:rPr>
  </w:style>
  <w:style w:type="paragraph" w:styleId="af7">
    <w:name w:val="Title"/>
    <w:basedOn w:val="a0"/>
    <w:next w:val="a0"/>
    <w:link w:val="af8"/>
    <w:uiPriority w:val="10"/>
    <w:qFormat/>
    <w:rsid w:val="00F323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1"/>
    <w:link w:val="af7"/>
    <w:uiPriority w:val="10"/>
    <w:rsid w:val="00F32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9">
    <w:name w:val="Emphasis"/>
    <w:basedOn w:val="a1"/>
    <w:uiPriority w:val="20"/>
    <w:qFormat/>
    <w:rsid w:val="00F32335"/>
    <w:rPr>
      <w:i/>
      <w:iCs/>
    </w:rPr>
  </w:style>
  <w:style w:type="character" w:styleId="afa">
    <w:name w:val="Intense Emphasis"/>
    <w:basedOn w:val="a1"/>
    <w:uiPriority w:val="21"/>
    <w:qFormat/>
    <w:rsid w:val="00F32335"/>
    <w:rPr>
      <w:i/>
      <w:iCs/>
      <w:color w:val="4F81BD" w:themeColor="accent1"/>
    </w:rPr>
  </w:style>
  <w:style w:type="character" w:styleId="afb">
    <w:name w:val="Book Title"/>
    <w:basedOn w:val="a1"/>
    <w:uiPriority w:val="33"/>
    <w:qFormat/>
    <w:rsid w:val="00F32335"/>
    <w:rPr>
      <w:b/>
      <w:bCs/>
      <w:i/>
      <w:iCs/>
      <w:spacing w:val="5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D43A8F"/>
    <w:rPr>
      <w:color w:val="808080"/>
      <w:shd w:val="clear" w:color="auto" w:fill="E6E6E6"/>
    </w:rPr>
  </w:style>
  <w:style w:type="character" w:styleId="afc">
    <w:name w:val="annotation reference"/>
    <w:basedOn w:val="a1"/>
    <w:uiPriority w:val="99"/>
    <w:semiHidden/>
    <w:unhideWhenUsed/>
    <w:rsid w:val="008A7DF6"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unhideWhenUsed/>
    <w:rsid w:val="008A7DF6"/>
  </w:style>
  <w:style w:type="character" w:customStyle="1" w:styleId="afe">
    <w:name w:val="Текст примечания Знак"/>
    <w:basedOn w:val="a1"/>
    <w:link w:val="afd"/>
    <w:uiPriority w:val="99"/>
    <w:semiHidden/>
    <w:rsid w:val="008A7DF6"/>
    <w:rPr>
      <w:rFonts w:ascii="Ubuntu" w:hAnsi="Ubuntu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8A7DF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8A7DF6"/>
    <w:rPr>
      <w:rFonts w:ascii="Ubuntu" w:hAnsi="Ubuntu"/>
      <w:b/>
      <w:bCs/>
      <w:sz w:val="20"/>
      <w:szCs w:val="20"/>
    </w:rPr>
  </w:style>
  <w:style w:type="paragraph" w:styleId="a">
    <w:name w:val="List Bullet"/>
    <w:basedOn w:val="a0"/>
    <w:uiPriority w:val="99"/>
    <w:unhideWhenUsed/>
    <w:rsid w:val="00BA13EB"/>
    <w:pPr>
      <w:numPr>
        <w:numId w:val="1"/>
      </w:numPr>
      <w:contextualSpacing/>
    </w:pPr>
  </w:style>
  <w:style w:type="character" w:styleId="aff1">
    <w:name w:val="Unresolved Mention"/>
    <w:basedOn w:val="a1"/>
    <w:uiPriority w:val="99"/>
    <w:semiHidden/>
    <w:unhideWhenUsed/>
    <w:rsid w:val="00C038BF"/>
    <w:rPr>
      <w:color w:val="808080"/>
      <w:shd w:val="clear" w:color="auto" w:fill="E6E6E6"/>
    </w:rPr>
  </w:style>
  <w:style w:type="paragraph" w:styleId="aff2">
    <w:name w:val="caption"/>
    <w:aliases w:val="Рисунок"/>
    <w:basedOn w:val="a0"/>
    <w:next w:val="a0"/>
    <w:link w:val="aff3"/>
    <w:uiPriority w:val="35"/>
    <w:unhideWhenUsed/>
    <w:qFormat/>
    <w:rsid w:val="00D62FE7"/>
    <w:rPr>
      <w:i/>
      <w:iCs/>
      <w:color w:val="1F497D" w:themeColor="text2"/>
      <w:sz w:val="18"/>
      <w:szCs w:val="18"/>
    </w:rPr>
  </w:style>
  <w:style w:type="character" w:customStyle="1" w:styleId="aff3">
    <w:name w:val="Название объекта Знак"/>
    <w:aliases w:val="Рисунок Знак"/>
    <w:basedOn w:val="a1"/>
    <w:link w:val="aff2"/>
    <w:uiPriority w:val="35"/>
    <w:rsid w:val="00A22DD0"/>
    <w:rPr>
      <w:rFonts w:ascii="Ubuntu" w:hAnsi="Ubuntu"/>
      <w:i/>
      <w:iCs/>
      <w:color w:val="1F497D" w:themeColor="text2"/>
      <w:sz w:val="18"/>
      <w:szCs w:val="18"/>
    </w:rPr>
  </w:style>
  <w:style w:type="paragraph" w:customStyle="1" w:styleId="aff4">
    <w:name w:val="Табл. текст"/>
    <w:link w:val="aff5"/>
    <w:qFormat/>
    <w:rsid w:val="00A22DD0"/>
    <w:pPr>
      <w:spacing w:before="60" w:after="60" w:line="240" w:lineRule="auto"/>
    </w:pPr>
    <w:rPr>
      <w:rFonts w:ascii="Tahoma" w:hAnsi="Tahoma" w:cs="Tahoma"/>
      <w:szCs w:val="24"/>
      <w:lang w:eastAsia="ru-RU"/>
    </w:rPr>
  </w:style>
  <w:style w:type="character" w:customStyle="1" w:styleId="aff5">
    <w:name w:val="Табл. текст Знак"/>
    <w:basedOn w:val="a1"/>
    <w:link w:val="aff4"/>
    <w:rsid w:val="00A22DD0"/>
    <w:rPr>
      <w:rFonts w:ascii="Tahoma" w:hAnsi="Tahoma" w:cs="Tahoma"/>
      <w:szCs w:val="24"/>
      <w:lang w:eastAsia="ru-RU"/>
    </w:rPr>
  </w:style>
  <w:style w:type="paragraph" w:customStyle="1" w:styleId="T">
    <w:name w:val="Tабл. заголовок"/>
    <w:qFormat/>
    <w:rsid w:val="00A22DD0"/>
    <w:pPr>
      <w:spacing w:before="60" w:after="60" w:line="240" w:lineRule="auto"/>
      <w:jc w:val="center"/>
    </w:pPr>
    <w:rPr>
      <w:rFonts w:ascii="Tahoma" w:eastAsia="Times New Roman" w:hAnsi="Tahoma" w:cs="Tahoma"/>
      <w:b/>
      <w:szCs w:val="24"/>
      <w:lang w:eastAsia="ru-RU" w:bidi="ru-RU"/>
    </w:rPr>
  </w:style>
  <w:style w:type="paragraph" w:customStyle="1" w:styleId="p">
    <w:name w:val="p"/>
    <w:basedOn w:val="a0"/>
    <w:rsid w:val="00BE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">
    <w:name w:val="ph"/>
    <w:basedOn w:val="a1"/>
    <w:rsid w:val="00BE12E7"/>
  </w:style>
  <w:style w:type="paragraph" w:customStyle="1" w:styleId="li">
    <w:name w:val="li"/>
    <w:basedOn w:val="a0"/>
    <w:rsid w:val="00BE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rtdesc">
    <w:name w:val="shortdesc"/>
    <w:basedOn w:val="a0"/>
    <w:rsid w:val="00BE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title">
    <w:name w:val="notetitle"/>
    <w:basedOn w:val="a1"/>
    <w:rsid w:val="00BE12E7"/>
  </w:style>
  <w:style w:type="paragraph" w:styleId="aff6">
    <w:name w:val="Normal (Web)"/>
    <w:basedOn w:val="a0"/>
    <w:uiPriority w:val="99"/>
    <w:semiHidden/>
    <w:unhideWhenUsed/>
    <w:rsid w:val="00D95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FollowedHyperlink"/>
    <w:basedOn w:val="a1"/>
    <w:uiPriority w:val="99"/>
    <w:semiHidden/>
    <w:unhideWhenUsed/>
    <w:rsid w:val="001C5FCD"/>
    <w:rPr>
      <w:color w:val="800080" w:themeColor="followedHyperlink"/>
      <w:u w:val="single"/>
    </w:rPr>
  </w:style>
  <w:style w:type="table" w:customStyle="1" w:styleId="13">
    <w:name w:val="Сетка таблицы1"/>
    <w:basedOn w:val="a2"/>
    <w:next w:val="ae"/>
    <w:uiPriority w:val="39"/>
    <w:rsid w:val="00620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Таблица"/>
    <w:basedOn w:val="a0"/>
    <w:link w:val="aff9"/>
    <w:qFormat/>
    <w:rsid w:val="006208C2"/>
    <w:pPr>
      <w:spacing w:line="240" w:lineRule="auto"/>
    </w:pPr>
    <w:rPr>
      <w:rFonts w:asciiTheme="minorHAnsi" w:hAnsiTheme="minorHAnsi"/>
      <w:sz w:val="22"/>
      <w:szCs w:val="22"/>
    </w:rPr>
  </w:style>
  <w:style w:type="character" w:customStyle="1" w:styleId="aff9">
    <w:name w:val="Таблица Знак"/>
    <w:basedOn w:val="a1"/>
    <w:link w:val="aff8"/>
    <w:rsid w:val="00620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23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003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Andreev\Desktop\&#1041;&#1080;&#1079;&#1085;&#1077;&#1089;-&#1080;&#1076;&#1077;&#1103;_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141621A-A52D-4F4B-BD8D-F49B576A871D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3AB00-8A96-48A2-B3DA-A1BD2237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Бизнес-идея_.dotx</Template>
  <TotalTime>265</TotalTime>
  <Pages>13</Pages>
  <Words>1635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Дмитрий И. Андреев</dc:creator>
  <cp:lastModifiedBy>Джураев Фирдавс Махмуджонович</cp:lastModifiedBy>
  <cp:revision>4</cp:revision>
  <cp:lastPrinted>2018-03-14T09:20:00Z</cp:lastPrinted>
  <dcterms:created xsi:type="dcterms:W3CDTF">2022-01-20T16:23:00Z</dcterms:created>
  <dcterms:modified xsi:type="dcterms:W3CDTF">2022-01-24T13:31:00Z</dcterms:modified>
</cp:coreProperties>
</file>